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CD1F1" w14:textId="77777777" w:rsidR="00FE49E2" w:rsidRPr="00775CC0" w:rsidRDefault="00FE49E2" w:rsidP="00FE49E2">
      <w:r w:rsidRPr="00775CC0">
        <w:t>Musterfirma</w:t>
      </w:r>
    </w:p>
    <w:p w14:paraId="20FED34F" w14:textId="77777777" w:rsidR="00FE49E2" w:rsidRPr="00775CC0" w:rsidRDefault="00FE49E2" w:rsidP="00FE49E2">
      <w:r w:rsidRPr="00775CC0">
        <w:t>Herrn Max Mustermann</w:t>
      </w:r>
    </w:p>
    <w:p w14:paraId="6AFD3F7C" w14:textId="77777777" w:rsidR="00FE49E2" w:rsidRPr="00775CC0" w:rsidRDefault="00FE49E2" w:rsidP="00FE49E2">
      <w:r w:rsidRPr="00775CC0">
        <w:t>Musterstraße 1</w:t>
      </w:r>
    </w:p>
    <w:p w14:paraId="10796452" w14:textId="77777777" w:rsidR="00FE49E2" w:rsidRPr="00775CC0" w:rsidRDefault="00FE49E2" w:rsidP="00FE49E2">
      <w:r w:rsidRPr="00775CC0">
        <w:t>08150 Musterstadt</w:t>
      </w:r>
    </w:p>
    <w:p w14:paraId="1C0A6366" w14:textId="77777777" w:rsidR="00FE49E2" w:rsidRPr="00775CC0" w:rsidRDefault="00FE49E2" w:rsidP="00FE49E2"/>
    <w:p w14:paraId="55941014" w14:textId="77777777" w:rsidR="00FE49E2" w:rsidRPr="00775CC0" w:rsidRDefault="00FE49E2" w:rsidP="00FE49E2"/>
    <w:p w14:paraId="2C39A8CE" w14:textId="77777777" w:rsidR="00FE49E2" w:rsidRPr="00775CC0" w:rsidRDefault="00FE49E2" w:rsidP="00FE49E2"/>
    <w:p w14:paraId="3B0DC300" w14:textId="77777777" w:rsidR="00FE49E2" w:rsidRPr="00775CC0" w:rsidRDefault="00FE49E2" w:rsidP="00FE49E2"/>
    <w:p w14:paraId="19FE9A83" w14:textId="77777777" w:rsidR="00FE49E2" w:rsidRPr="00775CC0" w:rsidRDefault="00FE49E2" w:rsidP="00FE49E2"/>
    <w:p w14:paraId="577A6051" w14:textId="77777777" w:rsidR="00FE49E2" w:rsidRPr="00775CC0" w:rsidRDefault="00FE49E2" w:rsidP="00FE49E2"/>
    <w:p w14:paraId="0CCDDD45" w14:textId="42510CB8" w:rsidR="00FE49E2" w:rsidRPr="00775CC0" w:rsidRDefault="00FE49E2" w:rsidP="00FE49E2">
      <w:r w:rsidRPr="00775CC0">
        <w:rPr>
          <w:b/>
        </w:rPr>
        <w:t>Persönliche Einladung zur FACHPACK 202</w:t>
      </w:r>
      <w:r w:rsidR="004A3F47">
        <w:rPr>
          <w:b/>
        </w:rPr>
        <w:t>5</w:t>
      </w:r>
    </w:p>
    <w:p w14:paraId="50AE4B60" w14:textId="77777777" w:rsidR="00FE49E2" w:rsidRPr="00775CC0" w:rsidRDefault="00FE49E2" w:rsidP="00FE49E2"/>
    <w:p w14:paraId="498E7B44" w14:textId="77777777" w:rsidR="00FE49E2" w:rsidRPr="00775CC0" w:rsidRDefault="00FE49E2" w:rsidP="00FE49E2">
      <w:r w:rsidRPr="00775CC0">
        <w:t>Sehr geehrter Herr Mustermann,</w:t>
      </w:r>
    </w:p>
    <w:p w14:paraId="7A1BADED" w14:textId="77777777" w:rsidR="00FE49E2" w:rsidRPr="00775CC0" w:rsidRDefault="00FE49E2" w:rsidP="00FE49E2"/>
    <w:p w14:paraId="12EC4F37" w14:textId="35908248" w:rsidR="00FE49E2" w:rsidRPr="00775CC0" w:rsidRDefault="00312A1A" w:rsidP="00FE49E2">
      <w:pPr>
        <w:rPr>
          <w:b/>
        </w:rPr>
      </w:pPr>
      <w:r>
        <w:t>v</w:t>
      </w:r>
      <w:r w:rsidRPr="00312A1A">
        <w:t xml:space="preserve">om </w:t>
      </w:r>
      <w:r w:rsidRPr="00312A1A">
        <w:rPr>
          <w:b/>
          <w:bCs/>
        </w:rPr>
        <w:t xml:space="preserve">23. </w:t>
      </w:r>
      <w:r w:rsidR="00CE7A77">
        <w:rPr>
          <w:b/>
          <w:bCs/>
        </w:rPr>
        <w:t>bis</w:t>
      </w:r>
      <w:r w:rsidRPr="00312A1A">
        <w:rPr>
          <w:b/>
          <w:bCs/>
        </w:rPr>
        <w:t xml:space="preserve"> 25. September 2025</w:t>
      </w:r>
      <w:r>
        <w:t xml:space="preserve"> ist es wieder </w:t>
      </w:r>
      <w:proofErr w:type="gramStart"/>
      <w:r>
        <w:t>soweit</w:t>
      </w:r>
      <w:proofErr w:type="gramEnd"/>
      <w:r w:rsidR="00627046">
        <w:t xml:space="preserve"> </w:t>
      </w:r>
      <w:r w:rsidR="00CE7A77" w:rsidRPr="00775CC0">
        <w:t xml:space="preserve">– </w:t>
      </w:r>
      <w:r w:rsidR="00CE7A77">
        <w:t>die</w:t>
      </w:r>
      <w:r>
        <w:t xml:space="preserve"> Verpackungsbranche trifft sich </w:t>
      </w:r>
      <w:r w:rsidR="00FE49E2" w:rsidRPr="00775CC0">
        <w:t xml:space="preserve">im Messezentrum Nürnberg </w:t>
      </w:r>
      <w:r w:rsidR="00CE7A77">
        <w:t>zur</w:t>
      </w:r>
      <w:r w:rsidR="00627046">
        <w:t xml:space="preserve"> </w:t>
      </w:r>
      <w:r w:rsidR="00627046" w:rsidRPr="00627046">
        <w:rPr>
          <w:b/>
          <w:bCs/>
        </w:rPr>
        <w:t>FACHPACK 2025</w:t>
      </w:r>
      <w:r w:rsidR="00FE49E2" w:rsidRPr="00775CC0">
        <w:t xml:space="preserve">. Entdecken Sie Innovationen, tauschen Sie sich aus und lassen Sie sich inspirieren. Von wem? – </w:t>
      </w:r>
      <w:r w:rsidR="00FE49E2" w:rsidRPr="00775CC0">
        <w:rPr>
          <w:b/>
        </w:rPr>
        <w:t>Von uns. Wir sind auf der FACHPACK 202</w:t>
      </w:r>
      <w:r w:rsidR="004A3F47">
        <w:rPr>
          <w:b/>
        </w:rPr>
        <w:t>5</w:t>
      </w:r>
      <w:r w:rsidR="00FE49E2" w:rsidRPr="00775CC0">
        <w:rPr>
          <w:b/>
        </w:rPr>
        <w:t xml:space="preserve"> dabei!</w:t>
      </w:r>
    </w:p>
    <w:p w14:paraId="0EA7BD09" w14:textId="77777777" w:rsidR="00FE49E2" w:rsidRPr="00775CC0" w:rsidRDefault="00FE49E2" w:rsidP="00FE49E2">
      <w:pPr>
        <w:rPr>
          <w:b/>
        </w:rPr>
      </w:pPr>
    </w:p>
    <w:p w14:paraId="0D8A36AB" w14:textId="34013109" w:rsidR="00CE7A77" w:rsidRDefault="00CE7A77" w:rsidP="00CE7A77">
      <w:r w:rsidRPr="00CE7A77">
        <w:t xml:space="preserve">Das Besondere in diesem Jahr: </w:t>
      </w:r>
      <w:r w:rsidRPr="00CE7A77">
        <w:rPr>
          <w:b/>
          <w:bCs/>
        </w:rPr>
        <w:t xml:space="preserve">FACHPACK und POWTECH TECHNOPHARM finden </w:t>
      </w:r>
      <w:r>
        <w:rPr>
          <w:b/>
          <w:bCs/>
        </w:rPr>
        <w:t xml:space="preserve">zeitgleich </w:t>
      </w:r>
      <w:r w:rsidR="0085432F" w:rsidRPr="0085432F">
        <w:t>unter dem Motto</w:t>
      </w:r>
      <w:r w:rsidR="0085432F">
        <w:rPr>
          <w:b/>
          <w:bCs/>
        </w:rPr>
        <w:t xml:space="preserve"> </w:t>
      </w:r>
      <w:r w:rsidR="0085432F" w:rsidRPr="0085432F">
        <w:rPr>
          <w:b/>
          <w:bCs/>
        </w:rPr>
        <w:t>„PROCESSING MEETS PACKAGING</w:t>
      </w:r>
      <w:r w:rsidR="0085432F">
        <w:rPr>
          <w:b/>
          <w:bCs/>
        </w:rPr>
        <w:t xml:space="preserve">“ </w:t>
      </w:r>
      <w:r w:rsidRPr="00CE7A77">
        <w:rPr>
          <w:b/>
          <w:bCs/>
        </w:rPr>
        <w:t>statt</w:t>
      </w:r>
      <w:r w:rsidRPr="00CE7A77">
        <w:t xml:space="preserve">. Durch die </w:t>
      </w:r>
      <w:r>
        <w:t xml:space="preserve">Co-Location </w:t>
      </w:r>
      <w:r w:rsidRPr="00CE7A77">
        <w:t xml:space="preserve">können Sie sich auf die gesamte Wertschöpfungskette freuen - vom Rohstoff über die Verarbeitung bis hin zur fertigen Verpackung. Und das </w:t>
      </w:r>
      <w:r>
        <w:t xml:space="preserve">alles mit nur einem Messeticket. </w:t>
      </w:r>
    </w:p>
    <w:p w14:paraId="1E59C588" w14:textId="77777777" w:rsidR="00CE7A77" w:rsidRDefault="00CE7A77" w:rsidP="00FE49E2"/>
    <w:p w14:paraId="5B56CA4C" w14:textId="72D58C6A" w:rsidR="00041178" w:rsidRDefault="00FE49E2" w:rsidP="00FE49E2">
      <w:r w:rsidRPr="00775CC0">
        <w:t xml:space="preserve">Wir laden Sie herzlich ein, uns in der </w:t>
      </w:r>
      <w:r w:rsidRPr="00775CC0">
        <w:rPr>
          <w:b/>
        </w:rPr>
        <w:t>Halle X</w:t>
      </w:r>
      <w:r w:rsidRPr="00775CC0">
        <w:t xml:space="preserve"> am </w:t>
      </w:r>
      <w:r w:rsidRPr="00775CC0">
        <w:rPr>
          <w:b/>
        </w:rPr>
        <w:t>Stand XXX</w:t>
      </w:r>
      <w:r w:rsidRPr="00775CC0">
        <w:t xml:space="preserve"> </w:t>
      </w:r>
      <w:r w:rsidRPr="00775CC0">
        <w:rPr>
          <w:i/>
        </w:rPr>
        <w:t>(bitte vervollständigen)</w:t>
      </w:r>
      <w:r w:rsidRPr="00775CC0">
        <w:t xml:space="preserve"> zu besuchen. Für Ihren </w:t>
      </w:r>
      <w:r w:rsidRPr="00775CC0">
        <w:rPr>
          <w:b/>
        </w:rPr>
        <w:t>kostenfreien Zutritt</w:t>
      </w:r>
      <w:r w:rsidRPr="00775CC0">
        <w:t xml:space="preserve"> nutzen Sie bitte den </w:t>
      </w:r>
      <w:r w:rsidRPr="00775CC0">
        <w:rPr>
          <w:b/>
        </w:rPr>
        <w:t>Gutschein-Code XXXXX</w:t>
      </w:r>
      <w:r w:rsidRPr="00775CC0">
        <w:t xml:space="preserve"> / den beigelegten Eintrittsgutschein. </w:t>
      </w:r>
      <w:r w:rsidRPr="00775CC0">
        <w:rPr>
          <w:i/>
        </w:rPr>
        <w:t>(Zutreffendes bitte wählen und ggf. vervollständigen)</w:t>
      </w:r>
      <w:r w:rsidRPr="00775CC0">
        <w:t xml:space="preserve"> Bitte beachten Sie, dass eine Vorab-Registrierung unter </w:t>
      </w:r>
      <w:r w:rsidRPr="00775CC0">
        <w:rPr>
          <w:b/>
        </w:rPr>
        <w:t>www.fachpack.de/gutschein</w:t>
      </w:r>
      <w:r w:rsidRPr="00775CC0">
        <w:t xml:space="preserve"> erforderlich ist! Die Tickets sind mobil verfügbar und ermöglichen kontaktlosen Zutritt. </w:t>
      </w:r>
    </w:p>
    <w:p w14:paraId="3A2F1EEA" w14:textId="77777777" w:rsidR="00CE7A77" w:rsidRPr="00775CC0" w:rsidRDefault="00CE7A77" w:rsidP="00FE49E2"/>
    <w:p w14:paraId="5A249C64" w14:textId="7F649C83" w:rsidR="00FE49E2" w:rsidRPr="00775CC0" w:rsidRDefault="00FE49E2" w:rsidP="00FE49E2">
      <w:r w:rsidRPr="00775CC0">
        <w:t xml:space="preserve">Wir freuen uns, uns mit Ihnen persönlich über Verpackungslösungen auszutauschen und Ihnen unsere neuesten Produkte / Technologien / Dienstleistungen </w:t>
      </w:r>
      <w:r w:rsidRPr="00775CC0">
        <w:rPr>
          <w:i/>
        </w:rPr>
        <w:t>(Zutreffendes bitte wählen)</w:t>
      </w:r>
      <w:r w:rsidRPr="00775CC0">
        <w:t xml:space="preserve"> zu präsentieren. Gerne nehmen wir uns die Zeit, Sie im Voraus umfassend zu beraten oder Termine zu vereinbaren:</w:t>
      </w:r>
    </w:p>
    <w:p w14:paraId="4990963F" w14:textId="77777777" w:rsidR="00FE49E2" w:rsidRPr="00775CC0" w:rsidRDefault="00FE49E2" w:rsidP="00FE49E2"/>
    <w:p w14:paraId="4AE0DAA2" w14:textId="77777777" w:rsidR="00FE49E2" w:rsidRPr="00775CC0" w:rsidRDefault="00FE49E2" w:rsidP="00FE49E2">
      <w:r w:rsidRPr="00775CC0">
        <w:t>T Rufnummer XXXXXX.</w:t>
      </w:r>
    </w:p>
    <w:p w14:paraId="2F305A56" w14:textId="77777777" w:rsidR="00FE49E2" w:rsidRPr="00CE7A77" w:rsidRDefault="00FE49E2" w:rsidP="00FE49E2">
      <w:pPr>
        <w:rPr>
          <w:i/>
          <w:iCs/>
        </w:rPr>
      </w:pPr>
    </w:p>
    <w:p w14:paraId="26EF57B2" w14:textId="11AE3D5A" w:rsidR="00FE49E2" w:rsidRDefault="00FE49E2" w:rsidP="00FE49E2"/>
    <w:p w14:paraId="4F9B9479" w14:textId="77777777" w:rsidR="004A3F47" w:rsidRPr="00775CC0" w:rsidRDefault="004A3F47" w:rsidP="00FE49E2"/>
    <w:p w14:paraId="470415D0" w14:textId="77777777" w:rsidR="00FE49E2" w:rsidRPr="00775CC0" w:rsidRDefault="00FE49E2" w:rsidP="00FE49E2">
      <w:r w:rsidRPr="00775CC0">
        <w:t xml:space="preserve">T +49 9 11 86 06- </w:t>
      </w:r>
      <w:r>
        <w:t>95 95</w:t>
      </w:r>
    </w:p>
    <w:p w14:paraId="02C5B7B7" w14:textId="77777777" w:rsidR="00FE49E2" w:rsidRPr="00775CC0" w:rsidRDefault="00FE49E2" w:rsidP="00FE49E2">
      <w:r w:rsidRPr="00775CC0">
        <w:t>besucherservice@nuernbergmesse.de</w:t>
      </w:r>
    </w:p>
    <w:p w14:paraId="76259136" w14:textId="77777777" w:rsidR="00FE49E2" w:rsidRPr="00775CC0" w:rsidRDefault="00FE49E2" w:rsidP="00FE49E2"/>
    <w:p w14:paraId="1A40CB7E" w14:textId="5B0CB44F" w:rsidR="00FE49E2" w:rsidRPr="00775CC0" w:rsidRDefault="005A6402" w:rsidP="00FE49E2">
      <w:r>
        <w:t>Wir freuen uns auf Sie!</w:t>
      </w:r>
    </w:p>
    <w:p w14:paraId="527DB497" w14:textId="6D5EF686" w:rsidR="005A6402" w:rsidRPr="00775CC0" w:rsidRDefault="00FE49E2" w:rsidP="00443677">
      <w:r w:rsidRPr="00775CC0">
        <w:t>XXXXX</w:t>
      </w:r>
    </w:p>
    <w:p w14:paraId="081BB1A6" w14:textId="77777777" w:rsidR="005A6402" w:rsidRPr="005A6402" w:rsidRDefault="005A6402" w:rsidP="005A6402">
      <w:pPr>
        <w:rPr>
          <w:bCs/>
          <w:lang w:val="en-US"/>
        </w:rPr>
      </w:pPr>
    </w:p>
    <w:sectPr w:rsidR="005A6402" w:rsidRPr="005A6402" w:rsidSect="0063662C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2552" w:right="2722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7E0F4" w14:textId="77777777" w:rsidR="001A54D4" w:rsidRDefault="001A54D4" w:rsidP="0063662C">
      <w:r>
        <w:separator/>
      </w:r>
    </w:p>
  </w:endnote>
  <w:endnote w:type="continuationSeparator" w:id="0">
    <w:p w14:paraId="51AF95C5" w14:textId="77777777" w:rsidR="001A54D4" w:rsidRDefault="001A54D4" w:rsidP="00636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07E92" w14:textId="48956F41" w:rsidR="00B42E7E" w:rsidRDefault="00283DA2">
    <w:pPr>
      <w:pStyle w:val="Fuzeile"/>
    </w:pPr>
    <w:r>
      <w:rPr>
        <w:noProof/>
      </w:rPr>
      <w:drawing>
        <wp:anchor distT="0" distB="0" distL="114300" distR="114300" simplePos="0" relativeHeight="251669504" behindDoc="1" locked="0" layoutInCell="1" allowOverlap="1" wp14:anchorId="28DA7328" wp14:editId="5F809421">
          <wp:simplePos x="0" y="0"/>
          <wp:positionH relativeFrom="page">
            <wp:posOffset>5912069</wp:posOffset>
          </wp:positionH>
          <wp:positionV relativeFrom="page">
            <wp:posOffset>9869214</wp:posOffset>
          </wp:positionV>
          <wp:extent cx="1630539" cy="799136"/>
          <wp:effectExtent l="0" t="0" r="8255" b="127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P-24_VABB_General_210x297mm_DE-EN_Seite.tif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7135"/>
                  <a:stretch/>
                </pic:blipFill>
                <pic:spPr bwMode="auto">
                  <a:xfrm>
                    <a:off x="0" y="0"/>
                    <a:ext cx="1630800" cy="79926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95676" w14:textId="591CDA9E" w:rsidR="00B42E7E" w:rsidRDefault="00283DA2">
    <w:pPr>
      <w:pStyle w:val="Fuzeile"/>
    </w:pPr>
    <w:r>
      <w:rPr>
        <w:noProof/>
      </w:rPr>
      <w:drawing>
        <wp:anchor distT="0" distB="0" distL="114300" distR="114300" simplePos="0" relativeHeight="251667456" behindDoc="1" locked="0" layoutInCell="1" allowOverlap="1" wp14:anchorId="10C8920B" wp14:editId="2C48A0DD">
          <wp:simplePos x="0" y="0"/>
          <wp:positionH relativeFrom="page">
            <wp:posOffset>5905500</wp:posOffset>
          </wp:positionH>
          <wp:positionV relativeFrom="page">
            <wp:posOffset>9906000</wp:posOffset>
          </wp:positionV>
          <wp:extent cx="1630539" cy="770890"/>
          <wp:effectExtent l="0" t="0" r="8255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P-24_VABB_General_210x297mm_DE-EN_Seite.tif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7943"/>
                  <a:stretch/>
                </pic:blipFill>
                <pic:spPr bwMode="auto">
                  <a:xfrm>
                    <a:off x="0" y="0"/>
                    <a:ext cx="1630800" cy="77101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C45EA90" w14:textId="5DC264DE" w:rsidR="009766D6" w:rsidRDefault="009766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E24FF" w14:textId="77777777" w:rsidR="001A54D4" w:rsidRDefault="001A54D4" w:rsidP="0063662C">
      <w:r>
        <w:separator/>
      </w:r>
    </w:p>
  </w:footnote>
  <w:footnote w:type="continuationSeparator" w:id="0">
    <w:p w14:paraId="3B847A8E" w14:textId="77777777" w:rsidR="001A54D4" w:rsidRDefault="001A54D4" w:rsidP="00636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E046" w14:textId="27D9E0DD" w:rsidR="00B42E7E" w:rsidRDefault="00CE7A77">
    <w:pPr>
      <w:pStyle w:val="Kopfzeile"/>
    </w:pPr>
    <w:r>
      <w:rPr>
        <w:noProof/>
      </w:rPr>
      <w:drawing>
        <wp:anchor distT="0" distB="0" distL="114300" distR="114300" simplePos="0" relativeHeight="251676672" behindDoc="0" locked="0" layoutInCell="1" allowOverlap="1" wp14:anchorId="25A201A8" wp14:editId="6EF7ECEE">
          <wp:simplePos x="0" y="0"/>
          <wp:positionH relativeFrom="page">
            <wp:align>right</wp:align>
          </wp:positionH>
          <wp:positionV relativeFrom="paragraph">
            <wp:posOffset>-106466</wp:posOffset>
          </wp:positionV>
          <wp:extent cx="7338060" cy="9601200"/>
          <wp:effectExtent l="0" t="0" r="0" b="0"/>
          <wp:wrapThrough wrapText="bothSides">
            <wp:wrapPolygon edited="0">
              <wp:start x="17159" y="15429"/>
              <wp:lineTo x="17159" y="18257"/>
              <wp:lineTo x="10822" y="18943"/>
              <wp:lineTo x="10822" y="21000"/>
              <wp:lineTo x="18112" y="21171"/>
              <wp:lineTo x="18729" y="21257"/>
              <wp:lineTo x="19065" y="21257"/>
              <wp:lineTo x="19178" y="21043"/>
              <wp:lineTo x="19402" y="21000"/>
              <wp:lineTo x="19402" y="20614"/>
              <wp:lineTo x="10766" y="20314"/>
              <wp:lineTo x="18897" y="20314"/>
              <wp:lineTo x="18897" y="19671"/>
              <wp:lineTo x="10766" y="19629"/>
              <wp:lineTo x="20411" y="19414"/>
              <wp:lineTo x="20411" y="19029"/>
              <wp:lineTo x="20972" y="18814"/>
              <wp:lineTo x="20916" y="18214"/>
              <wp:lineTo x="20355" y="17957"/>
              <wp:lineTo x="19065" y="17571"/>
              <wp:lineTo x="20131" y="17400"/>
              <wp:lineTo x="20131" y="17271"/>
              <wp:lineTo x="19121" y="16886"/>
              <wp:lineTo x="18673" y="16200"/>
              <wp:lineTo x="19402" y="16071"/>
              <wp:lineTo x="19346" y="15857"/>
              <wp:lineTo x="18393" y="15429"/>
              <wp:lineTo x="17159" y="15429"/>
            </wp:wrapPolygon>
          </wp:wrapThrough>
          <wp:docPr id="176961537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8524572" name="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b="7556"/>
                  <a:stretch/>
                </pic:blipFill>
                <pic:spPr bwMode="auto">
                  <a:xfrm>
                    <a:off x="0" y="0"/>
                    <a:ext cx="7338060" cy="9601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92F75">
      <w:rPr>
        <w:noProof/>
      </w:rPr>
      <w:drawing>
        <wp:anchor distT="0" distB="0" distL="114300" distR="114300" simplePos="0" relativeHeight="251673600" behindDoc="1" locked="0" layoutInCell="1" allowOverlap="1" wp14:anchorId="0355FB58" wp14:editId="1498114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803600"/>
          <wp:effectExtent l="0" t="0" r="0" b="0"/>
          <wp:wrapNone/>
          <wp:docPr id="1186411004" name="Grafik 2" descr="Ein Bild, das Text, Schrif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4406622" name="Grafik 2" descr="Ein Bild, das Text, Schrift, Grafiken, Logo enthält.&#10;&#10;Automatisch generierte Beschreibu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80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767BD" w14:textId="05A48FB7" w:rsidR="00B42E7E" w:rsidRDefault="005A6402">
    <w:pPr>
      <w:pStyle w:val="Kopfzeile"/>
    </w:pPr>
    <w:r>
      <w:rPr>
        <w:noProof/>
      </w:rPr>
      <w:drawing>
        <wp:anchor distT="0" distB="0" distL="114300" distR="114300" simplePos="0" relativeHeight="251678720" behindDoc="0" locked="0" layoutInCell="1" allowOverlap="1" wp14:anchorId="430C358A" wp14:editId="0B82309C">
          <wp:simplePos x="0" y="0"/>
          <wp:positionH relativeFrom="page">
            <wp:posOffset>150050</wp:posOffset>
          </wp:positionH>
          <wp:positionV relativeFrom="paragraph">
            <wp:posOffset>-124460</wp:posOffset>
          </wp:positionV>
          <wp:extent cx="7338060" cy="9601200"/>
          <wp:effectExtent l="0" t="0" r="0" b="0"/>
          <wp:wrapThrough wrapText="bothSides">
            <wp:wrapPolygon edited="0">
              <wp:start x="17159" y="15429"/>
              <wp:lineTo x="17159" y="18257"/>
              <wp:lineTo x="10822" y="18943"/>
              <wp:lineTo x="10822" y="21000"/>
              <wp:lineTo x="18112" y="21171"/>
              <wp:lineTo x="18729" y="21257"/>
              <wp:lineTo x="19065" y="21257"/>
              <wp:lineTo x="19178" y="21043"/>
              <wp:lineTo x="19402" y="21000"/>
              <wp:lineTo x="19402" y="20614"/>
              <wp:lineTo x="10766" y="20314"/>
              <wp:lineTo x="18897" y="20314"/>
              <wp:lineTo x="18897" y="19671"/>
              <wp:lineTo x="10766" y="19629"/>
              <wp:lineTo x="20411" y="19414"/>
              <wp:lineTo x="20411" y="19029"/>
              <wp:lineTo x="20972" y="18814"/>
              <wp:lineTo x="20916" y="18214"/>
              <wp:lineTo x="20355" y="17957"/>
              <wp:lineTo x="19065" y="17571"/>
              <wp:lineTo x="20131" y="17400"/>
              <wp:lineTo x="20131" y="17271"/>
              <wp:lineTo x="19121" y="16886"/>
              <wp:lineTo x="18673" y="16200"/>
              <wp:lineTo x="19402" y="16071"/>
              <wp:lineTo x="19346" y="15857"/>
              <wp:lineTo x="18393" y="15429"/>
              <wp:lineTo x="17159" y="15429"/>
            </wp:wrapPolygon>
          </wp:wrapThrough>
          <wp:docPr id="100986907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8524572" name="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b="7556"/>
                  <a:stretch/>
                </pic:blipFill>
                <pic:spPr bwMode="auto">
                  <a:xfrm>
                    <a:off x="0" y="0"/>
                    <a:ext cx="7338060" cy="9601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92F75">
      <w:rPr>
        <w:noProof/>
      </w:rPr>
      <w:drawing>
        <wp:anchor distT="0" distB="0" distL="114300" distR="114300" simplePos="0" relativeHeight="251671552" behindDoc="1" locked="0" layoutInCell="1" allowOverlap="1" wp14:anchorId="62BFA495" wp14:editId="7800A78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803600"/>
          <wp:effectExtent l="0" t="0" r="0" b="0"/>
          <wp:wrapNone/>
          <wp:docPr id="1624406622" name="Grafik 2" descr="Ein Bild, das Text, Schrif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4406622" name="Grafik 2" descr="Ein Bild, das Text, Schrift, Grafiken, Logo enthält.&#10;&#10;Automatisch generierte Beschreibu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80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6D6"/>
    <w:rsid w:val="000109A3"/>
    <w:rsid w:val="000158E0"/>
    <w:rsid w:val="0002209A"/>
    <w:rsid w:val="00041178"/>
    <w:rsid w:val="0005664B"/>
    <w:rsid w:val="00064E52"/>
    <w:rsid w:val="0007437C"/>
    <w:rsid w:val="00081623"/>
    <w:rsid w:val="000F1857"/>
    <w:rsid w:val="000F3AFB"/>
    <w:rsid w:val="000F4894"/>
    <w:rsid w:val="001601F7"/>
    <w:rsid w:val="001A0DE5"/>
    <w:rsid w:val="001A49AC"/>
    <w:rsid w:val="001A54D4"/>
    <w:rsid w:val="001C31FA"/>
    <w:rsid w:val="002138F0"/>
    <w:rsid w:val="00255E0A"/>
    <w:rsid w:val="00257057"/>
    <w:rsid w:val="00265E58"/>
    <w:rsid w:val="00283DA2"/>
    <w:rsid w:val="002950D1"/>
    <w:rsid w:val="002B1E53"/>
    <w:rsid w:val="002D1719"/>
    <w:rsid w:val="00304711"/>
    <w:rsid w:val="00312A1A"/>
    <w:rsid w:val="00360BEF"/>
    <w:rsid w:val="003818BD"/>
    <w:rsid w:val="003A47AE"/>
    <w:rsid w:val="003A761F"/>
    <w:rsid w:val="003B63B0"/>
    <w:rsid w:val="003C437F"/>
    <w:rsid w:val="00407F72"/>
    <w:rsid w:val="00431207"/>
    <w:rsid w:val="00432D75"/>
    <w:rsid w:val="00443677"/>
    <w:rsid w:val="00454856"/>
    <w:rsid w:val="004915EB"/>
    <w:rsid w:val="004A3F47"/>
    <w:rsid w:val="004A64BB"/>
    <w:rsid w:val="004D1B05"/>
    <w:rsid w:val="004E1431"/>
    <w:rsid w:val="0050520B"/>
    <w:rsid w:val="0051564F"/>
    <w:rsid w:val="00526287"/>
    <w:rsid w:val="00543E99"/>
    <w:rsid w:val="00544D8E"/>
    <w:rsid w:val="005976C6"/>
    <w:rsid w:val="0059770F"/>
    <w:rsid w:val="005A51C6"/>
    <w:rsid w:val="005A5367"/>
    <w:rsid w:val="005A6402"/>
    <w:rsid w:val="005B36C2"/>
    <w:rsid w:val="005C20CA"/>
    <w:rsid w:val="005C4867"/>
    <w:rsid w:val="005D22DF"/>
    <w:rsid w:val="005F7641"/>
    <w:rsid w:val="00610325"/>
    <w:rsid w:val="00627046"/>
    <w:rsid w:val="00627DAB"/>
    <w:rsid w:val="00636345"/>
    <w:rsid w:val="0063662C"/>
    <w:rsid w:val="00643214"/>
    <w:rsid w:val="00654741"/>
    <w:rsid w:val="006855B7"/>
    <w:rsid w:val="0068784A"/>
    <w:rsid w:val="006A27A1"/>
    <w:rsid w:val="006E5547"/>
    <w:rsid w:val="00703315"/>
    <w:rsid w:val="00710406"/>
    <w:rsid w:val="00712853"/>
    <w:rsid w:val="0071797A"/>
    <w:rsid w:val="007467CC"/>
    <w:rsid w:val="007761B6"/>
    <w:rsid w:val="007839DA"/>
    <w:rsid w:val="00792377"/>
    <w:rsid w:val="007D425E"/>
    <w:rsid w:val="007F0A82"/>
    <w:rsid w:val="008218A5"/>
    <w:rsid w:val="00824F43"/>
    <w:rsid w:val="008269D0"/>
    <w:rsid w:val="0085432F"/>
    <w:rsid w:val="00860602"/>
    <w:rsid w:val="00892F75"/>
    <w:rsid w:val="008B5184"/>
    <w:rsid w:val="008E6A06"/>
    <w:rsid w:val="008F0303"/>
    <w:rsid w:val="008F3FB9"/>
    <w:rsid w:val="008F721A"/>
    <w:rsid w:val="0091658A"/>
    <w:rsid w:val="00921143"/>
    <w:rsid w:val="00923137"/>
    <w:rsid w:val="00943DA0"/>
    <w:rsid w:val="009722CB"/>
    <w:rsid w:val="009766D6"/>
    <w:rsid w:val="009802B8"/>
    <w:rsid w:val="00982645"/>
    <w:rsid w:val="00984C99"/>
    <w:rsid w:val="00996191"/>
    <w:rsid w:val="009A0AE7"/>
    <w:rsid w:val="009B75C2"/>
    <w:rsid w:val="009C3598"/>
    <w:rsid w:val="009F4EAA"/>
    <w:rsid w:val="00A11941"/>
    <w:rsid w:val="00A146B1"/>
    <w:rsid w:val="00A24EB3"/>
    <w:rsid w:val="00A27AD3"/>
    <w:rsid w:val="00A321CE"/>
    <w:rsid w:val="00A37DF8"/>
    <w:rsid w:val="00A6269B"/>
    <w:rsid w:val="00A66EC8"/>
    <w:rsid w:val="00A675AC"/>
    <w:rsid w:val="00A85671"/>
    <w:rsid w:val="00A969EA"/>
    <w:rsid w:val="00AA3539"/>
    <w:rsid w:val="00AB0D45"/>
    <w:rsid w:val="00AD19E5"/>
    <w:rsid w:val="00AF59C9"/>
    <w:rsid w:val="00B270EB"/>
    <w:rsid w:val="00B271A0"/>
    <w:rsid w:val="00B339AF"/>
    <w:rsid w:val="00B42E7E"/>
    <w:rsid w:val="00B6267C"/>
    <w:rsid w:val="00BD0ED2"/>
    <w:rsid w:val="00BE3D7D"/>
    <w:rsid w:val="00BE4883"/>
    <w:rsid w:val="00C03369"/>
    <w:rsid w:val="00C5575B"/>
    <w:rsid w:val="00C85B7F"/>
    <w:rsid w:val="00CA076C"/>
    <w:rsid w:val="00CB379C"/>
    <w:rsid w:val="00CB4AB0"/>
    <w:rsid w:val="00CB66EB"/>
    <w:rsid w:val="00CE1CF8"/>
    <w:rsid w:val="00CE2DCC"/>
    <w:rsid w:val="00CE7A77"/>
    <w:rsid w:val="00D221A3"/>
    <w:rsid w:val="00D53A4C"/>
    <w:rsid w:val="00D9458B"/>
    <w:rsid w:val="00D94FB0"/>
    <w:rsid w:val="00DA1B38"/>
    <w:rsid w:val="00DD5853"/>
    <w:rsid w:val="00DE6477"/>
    <w:rsid w:val="00E13EF9"/>
    <w:rsid w:val="00E14514"/>
    <w:rsid w:val="00E207A9"/>
    <w:rsid w:val="00E24270"/>
    <w:rsid w:val="00E31D74"/>
    <w:rsid w:val="00E435A3"/>
    <w:rsid w:val="00E471AB"/>
    <w:rsid w:val="00E66C19"/>
    <w:rsid w:val="00EA07E2"/>
    <w:rsid w:val="00EA58A4"/>
    <w:rsid w:val="00EC1D7A"/>
    <w:rsid w:val="00EF640C"/>
    <w:rsid w:val="00F02F40"/>
    <w:rsid w:val="00F05A5F"/>
    <w:rsid w:val="00F26F9E"/>
    <w:rsid w:val="00F337BA"/>
    <w:rsid w:val="00F37238"/>
    <w:rsid w:val="00F37EFC"/>
    <w:rsid w:val="00F400E6"/>
    <w:rsid w:val="00F43EE6"/>
    <w:rsid w:val="00F50202"/>
    <w:rsid w:val="00FA65C8"/>
    <w:rsid w:val="00FD1F27"/>
    <w:rsid w:val="00FE1623"/>
    <w:rsid w:val="00FE416F"/>
    <w:rsid w:val="00FE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9F0549"/>
  <w15:docId w15:val="{3053B894-1C9D-4C6F-B48C-130CD2BF6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E49E2"/>
    <w:rPr>
      <w:rFonts w:ascii="Arial" w:hAnsi="Arial" w:cs="Arial"/>
      <w:sz w:val="22"/>
      <w:szCs w:val="22"/>
      <w:lang w:eastAsia="zh-CN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Standard"/>
    <w:rsid w:val="00F02F40"/>
    <w:rPr>
      <w:b/>
      <w:sz w:val="24"/>
    </w:rPr>
  </w:style>
  <w:style w:type="paragraph" w:styleId="Kopfzeile">
    <w:name w:val="header"/>
    <w:basedOn w:val="Standard"/>
    <w:link w:val="KopfzeileZchn"/>
    <w:rsid w:val="0063662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3662C"/>
    <w:rPr>
      <w:rFonts w:ascii="Arial" w:hAnsi="Arial" w:cs="Arial"/>
      <w:sz w:val="22"/>
      <w:szCs w:val="22"/>
      <w:lang w:eastAsia="zh-CN"/>
    </w:rPr>
  </w:style>
  <w:style w:type="paragraph" w:styleId="Fuzeile">
    <w:name w:val="footer"/>
    <w:basedOn w:val="Standard"/>
    <w:link w:val="FuzeileZchn"/>
    <w:rsid w:val="0063662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3662C"/>
    <w:rPr>
      <w:rFonts w:ascii="Arial" w:hAnsi="Arial" w:cs="Arial"/>
      <w:sz w:val="22"/>
      <w:szCs w:val="22"/>
      <w:lang w:eastAsia="zh-CN"/>
    </w:rPr>
  </w:style>
  <w:style w:type="character" w:styleId="Hyperlink">
    <w:name w:val="Hyperlink"/>
    <w:basedOn w:val="Absatz-Standardschriftart"/>
    <w:unhideWhenUsed/>
    <w:rsid w:val="00FE49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t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ti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tif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tif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uber\Desktop\FACHPACK_2025_Word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7E766122EEC340BA47378870A924DB" ma:contentTypeVersion="12" ma:contentTypeDescription="Ein neues Dokument erstellen." ma:contentTypeScope="" ma:versionID="2fc612eea848710b1ac43526db885239">
  <xsd:schema xmlns:xsd="http://www.w3.org/2001/XMLSchema" xmlns:xs="http://www.w3.org/2001/XMLSchema" xmlns:p="http://schemas.microsoft.com/office/2006/metadata/properties" xmlns:ns2="e7061e84-5d52-4b4c-b35f-ff6f8277399c" xmlns:ns3="a94416c5-4fb1-42f0-940b-954cf3b2ccb4" targetNamespace="http://schemas.microsoft.com/office/2006/metadata/properties" ma:root="true" ma:fieldsID="7bf88fb71d6a91d02fc3cae375f59ad1" ns2:_="" ns3:_="">
    <xsd:import namespace="e7061e84-5d52-4b4c-b35f-ff6f8277399c"/>
    <xsd:import namespace="a94416c5-4fb1-42f0-940b-954cf3b2cc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61e84-5d52-4b4c-b35f-ff6f827739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b2f541c0-ce00-4fca-9e3b-5bc4e8657f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416c5-4fb1-42f0-940b-954cf3b2ccb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2d425ed-b21d-4de6-9686-82ec71b6a277}" ma:internalName="TaxCatchAll" ma:showField="CatchAllData" ma:web="a94416c5-4fb1-42f0-940b-954cf3b2cc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061e84-5d52-4b4c-b35f-ff6f8277399c">
      <Terms xmlns="http://schemas.microsoft.com/office/infopath/2007/PartnerControls"/>
    </lcf76f155ced4ddcb4097134ff3c332f>
    <TaxCatchAll xmlns="a94416c5-4fb1-42f0-940b-954cf3b2ccb4" xsi:nil="true"/>
  </documentManagement>
</p:properties>
</file>

<file path=customXml/itemProps1.xml><?xml version="1.0" encoding="utf-8"?>
<ds:datastoreItem xmlns:ds="http://schemas.openxmlformats.org/officeDocument/2006/customXml" ds:itemID="{91EB6497-5278-4810-B562-CE83D380D3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C4FE62-AEBC-4ADF-88A8-729F5B5DF1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265C8D-8770-44F2-BB66-D8AD53AAE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061e84-5d52-4b4c-b35f-ff6f8277399c"/>
    <ds:schemaRef ds:uri="a94416c5-4fb1-42f0-940b-954cf3b2cc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A2FEEB-9C1F-4B3E-A120-1ED92F290BAA}">
  <ds:schemaRefs>
    <ds:schemaRef ds:uri="http://schemas.microsoft.com/office/2006/metadata/properties"/>
    <ds:schemaRef ds:uri="http://schemas.microsoft.com/office/infopath/2007/PartnerControls"/>
    <ds:schemaRef ds:uri="e7061e84-5d52-4b4c-b35f-ff6f8277399c"/>
    <ds:schemaRef ds:uri="a94416c5-4fb1-42f0-940b-954cf3b2cc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FACHPACK_2025_Word</Template>
  <TotalTime>0</TotalTime>
  <Pages>1</Pages>
  <Words>217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NürnbergMesse GmbH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Christina Gruber</dc:creator>
  <cp:lastModifiedBy>Christina Gruber</cp:lastModifiedBy>
  <cp:revision>2</cp:revision>
  <dcterms:created xsi:type="dcterms:W3CDTF">2025-03-13T14:21:00Z</dcterms:created>
  <dcterms:modified xsi:type="dcterms:W3CDTF">2025-03-13T14:21:00Z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0x010100617E766122EEC340BA47378870A924DB</vt:lpwstr>
  </property>
</Properties>
</file>