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AE55C" w14:textId="1ACB61A2" w:rsidR="005A6402" w:rsidRPr="00F70C7A" w:rsidRDefault="00F70C7A" w:rsidP="005A6402">
      <w:pPr>
        <w:rPr>
          <w:lang w:val="en-US"/>
        </w:rPr>
      </w:pPr>
      <w:r w:rsidRPr="00F70C7A">
        <w:rPr>
          <w:lang w:val="en-US"/>
        </w:rPr>
        <w:t>Company</w:t>
      </w:r>
    </w:p>
    <w:p w14:paraId="631DBF34" w14:textId="3BC32EA0" w:rsidR="005A6402" w:rsidRPr="00F70C7A" w:rsidRDefault="00F70C7A" w:rsidP="005A6402">
      <w:pPr>
        <w:rPr>
          <w:lang w:val="en-US"/>
        </w:rPr>
      </w:pPr>
      <w:r w:rsidRPr="00F70C7A">
        <w:rPr>
          <w:lang w:val="en-US"/>
        </w:rPr>
        <w:t xml:space="preserve">Mr. </w:t>
      </w:r>
      <w:r>
        <w:rPr>
          <w:lang w:val="en-US"/>
        </w:rPr>
        <w:t xml:space="preserve">/ </w:t>
      </w:r>
      <w:r w:rsidRPr="00F70C7A">
        <w:rPr>
          <w:lang w:val="en-US"/>
        </w:rPr>
        <w:t>Mrs.</w:t>
      </w:r>
      <w:r>
        <w:rPr>
          <w:lang w:val="en-US"/>
        </w:rPr>
        <w:t xml:space="preserve"> XX</w:t>
      </w:r>
      <w:r w:rsidR="005A6402" w:rsidRPr="00F70C7A">
        <w:rPr>
          <w:lang w:val="en-US"/>
        </w:rPr>
        <w:t xml:space="preserve"> </w:t>
      </w:r>
    </w:p>
    <w:p w14:paraId="073D245B" w14:textId="756C441C" w:rsidR="005A6402" w:rsidRPr="00775CC0" w:rsidRDefault="00F70C7A" w:rsidP="005A6402">
      <w:r>
        <w:t>Street</w:t>
      </w:r>
      <w:r w:rsidR="005A6402" w:rsidRPr="00775CC0">
        <w:t xml:space="preserve"> 1</w:t>
      </w:r>
    </w:p>
    <w:p w14:paraId="4FA87134" w14:textId="06CBF30F" w:rsidR="005A6402" w:rsidRPr="0085432F" w:rsidRDefault="00F70C7A" w:rsidP="005A6402">
      <w:pPr>
        <w:rPr>
          <w:lang w:val="en-US"/>
        </w:rPr>
      </w:pPr>
      <w:r>
        <w:rPr>
          <w:lang w:val="en-US"/>
        </w:rPr>
        <w:t>12345</w:t>
      </w:r>
      <w:r w:rsidR="005A6402" w:rsidRPr="0085432F">
        <w:rPr>
          <w:lang w:val="en-US"/>
        </w:rPr>
        <w:t xml:space="preserve"> </w:t>
      </w:r>
      <w:r>
        <w:rPr>
          <w:lang w:val="en-US"/>
        </w:rPr>
        <w:t>City</w:t>
      </w:r>
    </w:p>
    <w:p w14:paraId="0C0BAFEF" w14:textId="77777777" w:rsidR="005A6402" w:rsidRPr="0085432F" w:rsidRDefault="005A6402" w:rsidP="005A6402">
      <w:pPr>
        <w:rPr>
          <w:lang w:val="en-US"/>
        </w:rPr>
      </w:pPr>
    </w:p>
    <w:p w14:paraId="376927B6" w14:textId="77777777" w:rsidR="005A6402" w:rsidRPr="0085432F" w:rsidRDefault="005A6402" w:rsidP="005A6402">
      <w:pPr>
        <w:rPr>
          <w:lang w:val="en-US"/>
        </w:rPr>
      </w:pPr>
    </w:p>
    <w:p w14:paraId="58253A52" w14:textId="77777777" w:rsidR="005A6402" w:rsidRPr="0085432F" w:rsidRDefault="005A6402" w:rsidP="005A6402">
      <w:pPr>
        <w:rPr>
          <w:lang w:val="en-US"/>
        </w:rPr>
      </w:pPr>
    </w:p>
    <w:p w14:paraId="282E7483" w14:textId="77777777" w:rsidR="005A6402" w:rsidRPr="0085432F" w:rsidRDefault="005A6402" w:rsidP="005A6402">
      <w:pPr>
        <w:rPr>
          <w:lang w:val="en-US"/>
        </w:rPr>
      </w:pPr>
    </w:p>
    <w:p w14:paraId="64E94695" w14:textId="77777777" w:rsidR="005A6402" w:rsidRPr="0085432F" w:rsidRDefault="005A6402" w:rsidP="005A6402">
      <w:pPr>
        <w:rPr>
          <w:lang w:val="en-US"/>
        </w:rPr>
      </w:pPr>
    </w:p>
    <w:p w14:paraId="19388D60" w14:textId="77777777" w:rsidR="005A6402" w:rsidRPr="0085432F" w:rsidRDefault="005A6402" w:rsidP="005A6402">
      <w:pPr>
        <w:rPr>
          <w:lang w:val="en-US"/>
        </w:rPr>
      </w:pPr>
    </w:p>
    <w:p w14:paraId="159EFC9A" w14:textId="1735CEC9" w:rsidR="005A6402" w:rsidRPr="005A6402" w:rsidRDefault="005A6402" w:rsidP="005A6402">
      <w:pPr>
        <w:rPr>
          <w:b/>
          <w:lang w:val="en-US"/>
        </w:rPr>
      </w:pPr>
      <w:r w:rsidRPr="005A6402">
        <w:rPr>
          <w:b/>
          <w:lang w:val="en-US"/>
        </w:rPr>
        <w:t>Personal invitation</w:t>
      </w:r>
      <w:r>
        <w:rPr>
          <w:b/>
          <w:lang w:val="en-US"/>
        </w:rPr>
        <w:t xml:space="preserve"> </w:t>
      </w:r>
      <w:r w:rsidRPr="005A6402">
        <w:rPr>
          <w:b/>
          <w:lang w:val="en-US"/>
        </w:rPr>
        <w:t>to FACHPACK 2025</w:t>
      </w:r>
    </w:p>
    <w:p w14:paraId="49EB22D4" w14:textId="77777777" w:rsidR="005A6402" w:rsidRPr="005A6402" w:rsidRDefault="005A6402" w:rsidP="005A6402">
      <w:pPr>
        <w:rPr>
          <w:b/>
          <w:lang w:val="en-US"/>
        </w:rPr>
      </w:pPr>
    </w:p>
    <w:p w14:paraId="44D41D57" w14:textId="5CAF3A1B" w:rsidR="005A6402" w:rsidRPr="005A6402" w:rsidRDefault="005A6402" w:rsidP="005A6402">
      <w:pPr>
        <w:rPr>
          <w:bCs/>
          <w:lang w:val="en-US"/>
        </w:rPr>
      </w:pPr>
      <w:r w:rsidRPr="005A6402">
        <w:rPr>
          <w:bCs/>
          <w:lang w:val="en-US"/>
        </w:rPr>
        <w:t>Dear Mr.</w:t>
      </w:r>
      <w:r w:rsidR="00F05A5F">
        <w:rPr>
          <w:bCs/>
          <w:lang w:val="en-US"/>
        </w:rPr>
        <w:t xml:space="preserve"> / Mrs. XX</w:t>
      </w:r>
      <w:r w:rsidRPr="005A6402">
        <w:rPr>
          <w:bCs/>
          <w:lang w:val="en-US"/>
        </w:rPr>
        <w:t>,</w:t>
      </w:r>
    </w:p>
    <w:p w14:paraId="187659CA" w14:textId="77777777" w:rsidR="005A6402" w:rsidRPr="005A6402" w:rsidRDefault="005A6402" w:rsidP="005A6402">
      <w:pPr>
        <w:rPr>
          <w:bCs/>
          <w:lang w:val="en-US"/>
        </w:rPr>
      </w:pPr>
    </w:p>
    <w:p w14:paraId="6FF115F6" w14:textId="051C1F7A" w:rsidR="005A6402" w:rsidRPr="008F0303" w:rsidRDefault="008F0303" w:rsidP="005A6402">
      <w:pPr>
        <w:rPr>
          <w:b/>
          <w:lang w:val="en-US"/>
        </w:rPr>
      </w:pPr>
      <w:r>
        <w:rPr>
          <w:bCs/>
          <w:lang w:val="en-US"/>
        </w:rPr>
        <w:t>f</w:t>
      </w:r>
      <w:r w:rsidR="005A6402" w:rsidRPr="005A6402">
        <w:rPr>
          <w:bCs/>
          <w:lang w:val="en-US"/>
        </w:rPr>
        <w:t xml:space="preserve">rom </w:t>
      </w:r>
      <w:r w:rsidR="005A6402" w:rsidRPr="008F0303">
        <w:rPr>
          <w:b/>
          <w:lang w:val="en-US"/>
        </w:rPr>
        <w:t>September 23 to 25, 2025</w:t>
      </w:r>
      <w:r w:rsidR="005A6402" w:rsidRPr="005A6402">
        <w:rPr>
          <w:bCs/>
          <w:lang w:val="en-US"/>
        </w:rPr>
        <w:t xml:space="preserve">, it's that time again </w:t>
      </w:r>
      <w:r w:rsidR="005A6402">
        <w:rPr>
          <w:bCs/>
          <w:lang w:val="en-US"/>
        </w:rPr>
        <w:t>–</w:t>
      </w:r>
      <w:r w:rsidR="005A6402" w:rsidRPr="005A6402">
        <w:rPr>
          <w:bCs/>
          <w:lang w:val="en-US"/>
        </w:rPr>
        <w:t xml:space="preserve"> the</w:t>
      </w:r>
      <w:r w:rsidR="005A6402">
        <w:rPr>
          <w:bCs/>
          <w:lang w:val="en-US"/>
        </w:rPr>
        <w:t xml:space="preserve"> </w:t>
      </w:r>
      <w:r w:rsidR="005A6402" w:rsidRPr="005A6402">
        <w:rPr>
          <w:bCs/>
          <w:lang w:val="en-US"/>
        </w:rPr>
        <w:t xml:space="preserve">packaging industry will meet at the Exhibition Center Nuremberg for </w:t>
      </w:r>
      <w:r w:rsidR="005A6402" w:rsidRPr="008F0303">
        <w:rPr>
          <w:b/>
          <w:lang w:val="en-US"/>
        </w:rPr>
        <w:t>FACHPACK 2025</w:t>
      </w:r>
      <w:r w:rsidR="005A6402" w:rsidRPr="005A6402">
        <w:rPr>
          <w:bCs/>
          <w:lang w:val="en-US"/>
        </w:rPr>
        <w:t>.</w:t>
      </w:r>
      <w:r w:rsidR="005A6402">
        <w:rPr>
          <w:bCs/>
          <w:lang w:val="en-US"/>
        </w:rPr>
        <w:t xml:space="preserve"> </w:t>
      </w:r>
      <w:r w:rsidR="005A6402" w:rsidRPr="005A6402">
        <w:rPr>
          <w:bCs/>
          <w:lang w:val="en-US"/>
        </w:rPr>
        <w:t>Discover innovations, exchange ideas and be inspired. From whom</w:t>
      </w:r>
      <w:r w:rsidR="00636345">
        <w:rPr>
          <w:bCs/>
          <w:lang w:val="en-US"/>
        </w:rPr>
        <w:t>?</w:t>
      </w:r>
      <w:r w:rsidR="005A6402" w:rsidRPr="005A6402">
        <w:rPr>
          <w:bCs/>
          <w:lang w:val="en-US"/>
        </w:rPr>
        <w:t xml:space="preserve"> - from us. </w:t>
      </w:r>
      <w:r w:rsidR="005A6402" w:rsidRPr="008F0303">
        <w:rPr>
          <w:b/>
          <w:lang w:val="en-US"/>
        </w:rPr>
        <w:t>We</w:t>
      </w:r>
      <w:r w:rsidRPr="008F0303">
        <w:rPr>
          <w:b/>
          <w:lang w:val="en-US"/>
        </w:rPr>
        <w:t xml:space="preserve"> </w:t>
      </w:r>
      <w:r w:rsidR="005A6402" w:rsidRPr="008F0303">
        <w:rPr>
          <w:b/>
          <w:lang w:val="en-US"/>
        </w:rPr>
        <w:t>will be at FACHPACK 2025!</w:t>
      </w:r>
    </w:p>
    <w:p w14:paraId="0EE46912" w14:textId="77777777" w:rsidR="005A6402" w:rsidRPr="005A6402" w:rsidRDefault="005A6402" w:rsidP="005A6402">
      <w:pPr>
        <w:rPr>
          <w:bCs/>
          <w:lang w:val="en-US"/>
        </w:rPr>
      </w:pPr>
    </w:p>
    <w:p w14:paraId="415EF5B4" w14:textId="2997B368" w:rsidR="005A6402" w:rsidRPr="005A6402" w:rsidRDefault="0085432F" w:rsidP="005A6402">
      <w:pPr>
        <w:rPr>
          <w:bCs/>
          <w:lang w:val="en-US"/>
        </w:rPr>
      </w:pPr>
      <w:r w:rsidRPr="0085432F">
        <w:rPr>
          <w:bCs/>
          <w:lang w:val="en-US"/>
        </w:rPr>
        <w:t xml:space="preserve">This year's special feature: </w:t>
      </w:r>
      <w:r w:rsidRPr="0085432F">
        <w:rPr>
          <w:b/>
          <w:lang w:val="en-US"/>
        </w:rPr>
        <w:t>FACHPACK and POWTECH TECHNOPHARM</w:t>
      </w:r>
      <w:r w:rsidRPr="0085432F">
        <w:rPr>
          <w:bCs/>
          <w:lang w:val="en-US"/>
        </w:rPr>
        <w:t xml:space="preserve"> will be held </w:t>
      </w:r>
      <w:r w:rsidRPr="0085432F">
        <w:rPr>
          <w:b/>
          <w:lang w:val="en-US"/>
        </w:rPr>
        <w:t>simultaneously</w:t>
      </w:r>
      <w:r w:rsidRPr="0085432F">
        <w:rPr>
          <w:bCs/>
          <w:lang w:val="en-US"/>
        </w:rPr>
        <w:t xml:space="preserve"> under the motto </w:t>
      </w:r>
      <w:r w:rsidRPr="0085432F">
        <w:rPr>
          <w:b/>
          <w:lang w:val="en-US"/>
        </w:rPr>
        <w:t>"PROCESSING MEETS PACKAGING"</w:t>
      </w:r>
      <w:r w:rsidRPr="0085432F">
        <w:rPr>
          <w:bCs/>
          <w:lang w:val="en-US"/>
        </w:rPr>
        <w:t xml:space="preserve">. </w:t>
      </w:r>
      <w:r w:rsidR="005A6402" w:rsidRPr="005A6402">
        <w:rPr>
          <w:bCs/>
          <w:lang w:val="en-US"/>
        </w:rPr>
        <w:t>Thanks to the co-location, you can</w:t>
      </w:r>
      <w:r>
        <w:rPr>
          <w:bCs/>
          <w:lang w:val="en-US"/>
        </w:rPr>
        <w:t xml:space="preserve"> </w:t>
      </w:r>
      <w:r w:rsidR="008F0303">
        <w:rPr>
          <w:bCs/>
          <w:lang w:val="en-US"/>
        </w:rPr>
        <w:t>experience the</w:t>
      </w:r>
      <w:r w:rsidR="005A6402" w:rsidRPr="005A6402">
        <w:rPr>
          <w:bCs/>
          <w:lang w:val="en-US"/>
        </w:rPr>
        <w:t xml:space="preserve"> to the entire value chain - from raw materials to processing and</w:t>
      </w:r>
      <w:r w:rsidR="005A6402">
        <w:rPr>
          <w:bCs/>
          <w:lang w:val="en-US"/>
        </w:rPr>
        <w:t xml:space="preserve"> </w:t>
      </w:r>
      <w:r w:rsidR="005A6402" w:rsidRPr="005A6402">
        <w:rPr>
          <w:bCs/>
          <w:lang w:val="en-US"/>
        </w:rPr>
        <w:t>through to the finished packaging. And all this with just one</w:t>
      </w:r>
      <w:r w:rsidR="00636345">
        <w:rPr>
          <w:bCs/>
          <w:lang w:val="en-US"/>
        </w:rPr>
        <w:t xml:space="preserve"> </w:t>
      </w:r>
      <w:r w:rsidR="005A6402" w:rsidRPr="005A6402">
        <w:rPr>
          <w:bCs/>
          <w:lang w:val="en-US"/>
        </w:rPr>
        <w:t xml:space="preserve">trade </w:t>
      </w:r>
      <w:r w:rsidR="005A6402">
        <w:rPr>
          <w:bCs/>
          <w:lang w:val="en-US"/>
        </w:rPr>
        <w:t>show</w:t>
      </w:r>
      <w:r w:rsidR="005A6402" w:rsidRPr="005A6402">
        <w:rPr>
          <w:bCs/>
          <w:lang w:val="en-US"/>
        </w:rPr>
        <w:t xml:space="preserve"> ticket. </w:t>
      </w:r>
    </w:p>
    <w:p w14:paraId="7304C5B1" w14:textId="77777777" w:rsidR="005A6402" w:rsidRPr="005A6402" w:rsidRDefault="005A6402" w:rsidP="005A6402">
      <w:pPr>
        <w:rPr>
          <w:bCs/>
          <w:lang w:val="en-US"/>
        </w:rPr>
      </w:pPr>
    </w:p>
    <w:p w14:paraId="7572C029" w14:textId="5C852691" w:rsidR="005A6402" w:rsidRPr="005A6402" w:rsidRDefault="005A6402" w:rsidP="005A6402">
      <w:pPr>
        <w:rPr>
          <w:bCs/>
          <w:lang w:val="en-US"/>
        </w:rPr>
      </w:pPr>
      <w:r w:rsidRPr="005A6402">
        <w:rPr>
          <w:bCs/>
          <w:lang w:val="en-US"/>
        </w:rPr>
        <w:t xml:space="preserve">We cordially invite you to visit us in </w:t>
      </w:r>
      <w:r w:rsidRPr="00636345">
        <w:rPr>
          <w:b/>
          <w:lang w:val="en-US"/>
        </w:rPr>
        <w:t>Hall X</w:t>
      </w:r>
      <w:r w:rsidRPr="005A6402">
        <w:rPr>
          <w:bCs/>
          <w:lang w:val="en-US"/>
        </w:rPr>
        <w:t xml:space="preserve"> at </w:t>
      </w:r>
      <w:r w:rsidRPr="00636345">
        <w:rPr>
          <w:b/>
          <w:lang w:val="en-US"/>
        </w:rPr>
        <w:t>Stand XXX</w:t>
      </w:r>
      <w:r w:rsidRPr="005A6402">
        <w:rPr>
          <w:bCs/>
          <w:lang w:val="en-US"/>
        </w:rPr>
        <w:t xml:space="preserve"> (please complete).</w:t>
      </w:r>
      <w:r w:rsidR="0085432F">
        <w:rPr>
          <w:bCs/>
          <w:lang w:val="en-US"/>
        </w:rPr>
        <w:t xml:space="preserve"> </w:t>
      </w:r>
      <w:r w:rsidRPr="005A6402">
        <w:rPr>
          <w:bCs/>
          <w:lang w:val="en-US"/>
        </w:rPr>
        <w:t xml:space="preserve">For your </w:t>
      </w:r>
      <w:r w:rsidRPr="00636345">
        <w:rPr>
          <w:b/>
          <w:lang w:val="en-US"/>
        </w:rPr>
        <w:t>free admission</w:t>
      </w:r>
      <w:r>
        <w:rPr>
          <w:bCs/>
          <w:lang w:val="en-US"/>
        </w:rPr>
        <w:t xml:space="preserve"> </w:t>
      </w:r>
      <w:r w:rsidRPr="005A6402">
        <w:rPr>
          <w:bCs/>
          <w:lang w:val="en-US"/>
        </w:rPr>
        <w:t xml:space="preserve">please use the </w:t>
      </w:r>
      <w:r w:rsidRPr="00636345">
        <w:rPr>
          <w:b/>
          <w:lang w:val="en-US"/>
        </w:rPr>
        <w:t>voucher code XXXXX</w:t>
      </w:r>
      <w:r w:rsidRPr="005A6402">
        <w:rPr>
          <w:bCs/>
          <w:lang w:val="en-US"/>
        </w:rPr>
        <w:t xml:space="preserve"> / the enclosed admission voucher. (</w:t>
      </w:r>
      <w:r w:rsidRPr="00636345">
        <w:rPr>
          <w:bCs/>
          <w:i/>
          <w:iCs/>
          <w:lang w:val="en-US"/>
        </w:rPr>
        <w:t>Please select and complete as appropriate</w:t>
      </w:r>
      <w:r w:rsidRPr="005A6402">
        <w:rPr>
          <w:bCs/>
          <w:lang w:val="en-US"/>
        </w:rPr>
        <w:t>) Please</w:t>
      </w:r>
      <w:r w:rsidR="0085432F">
        <w:rPr>
          <w:bCs/>
          <w:lang w:val="en-US"/>
        </w:rPr>
        <w:t xml:space="preserve"> </w:t>
      </w:r>
      <w:r w:rsidRPr="005A6402">
        <w:rPr>
          <w:bCs/>
          <w:lang w:val="en-US"/>
        </w:rPr>
        <w:t xml:space="preserve">note that pre-registration at www.fachpack.de/gutschein is required! </w:t>
      </w:r>
      <w:r w:rsidR="00F05A5F" w:rsidRPr="00F05A5F">
        <w:rPr>
          <w:bCs/>
          <w:lang w:val="en-US"/>
        </w:rPr>
        <w:t>The tickets are mobile and allow contactless access.</w:t>
      </w:r>
      <w:r w:rsidRPr="005A6402">
        <w:rPr>
          <w:bCs/>
          <w:lang w:val="en-US"/>
        </w:rPr>
        <w:t xml:space="preserve"> </w:t>
      </w:r>
    </w:p>
    <w:p w14:paraId="7999EBE8" w14:textId="77777777" w:rsidR="005A6402" w:rsidRPr="005A6402" w:rsidRDefault="005A6402" w:rsidP="005A6402">
      <w:pPr>
        <w:rPr>
          <w:bCs/>
          <w:lang w:val="en-US"/>
        </w:rPr>
      </w:pPr>
    </w:p>
    <w:p w14:paraId="4EE3EA71" w14:textId="4BC9EBD0" w:rsidR="005A6402" w:rsidRDefault="005A6402" w:rsidP="005A6402">
      <w:pPr>
        <w:rPr>
          <w:bCs/>
          <w:lang w:val="en-US"/>
        </w:rPr>
      </w:pPr>
      <w:r w:rsidRPr="005A6402">
        <w:rPr>
          <w:bCs/>
          <w:lang w:val="en-US"/>
        </w:rPr>
        <w:t xml:space="preserve">We </w:t>
      </w:r>
      <w:r w:rsidR="0085432F">
        <w:rPr>
          <w:bCs/>
          <w:lang w:val="en-US"/>
        </w:rPr>
        <w:t xml:space="preserve">are </w:t>
      </w:r>
      <w:r w:rsidRPr="005A6402">
        <w:rPr>
          <w:bCs/>
          <w:lang w:val="en-US"/>
        </w:rPr>
        <w:t>look</w:t>
      </w:r>
      <w:r w:rsidR="0085432F">
        <w:rPr>
          <w:bCs/>
          <w:lang w:val="en-US"/>
        </w:rPr>
        <w:t>ing</w:t>
      </w:r>
      <w:r w:rsidRPr="005A6402">
        <w:rPr>
          <w:bCs/>
          <w:lang w:val="en-US"/>
        </w:rPr>
        <w:t xml:space="preserve"> forward to </w:t>
      </w:r>
      <w:proofErr w:type="gramStart"/>
      <w:r w:rsidR="00F05A5F">
        <w:rPr>
          <w:bCs/>
          <w:lang w:val="en-US"/>
        </w:rPr>
        <w:t>talk</w:t>
      </w:r>
      <w:proofErr w:type="gramEnd"/>
      <w:r w:rsidRPr="005A6402">
        <w:rPr>
          <w:bCs/>
          <w:lang w:val="en-US"/>
        </w:rPr>
        <w:t xml:space="preserve"> to you personally about</w:t>
      </w:r>
      <w:r>
        <w:rPr>
          <w:bCs/>
          <w:lang w:val="en-US"/>
        </w:rPr>
        <w:t xml:space="preserve"> </w:t>
      </w:r>
      <w:r w:rsidRPr="005A6402">
        <w:rPr>
          <w:bCs/>
          <w:lang w:val="en-US"/>
        </w:rPr>
        <w:t>packaging solutions and show you our latest products / technologies / services.</w:t>
      </w:r>
      <w:r>
        <w:rPr>
          <w:bCs/>
          <w:lang w:val="en-US"/>
        </w:rPr>
        <w:t xml:space="preserve"> </w:t>
      </w:r>
      <w:r w:rsidRPr="005A6402">
        <w:rPr>
          <w:bCs/>
          <w:lang w:val="en-US"/>
        </w:rPr>
        <w:t>(</w:t>
      </w:r>
      <w:r w:rsidRPr="00636345">
        <w:rPr>
          <w:bCs/>
          <w:i/>
          <w:iCs/>
          <w:lang w:val="en-US"/>
        </w:rPr>
        <w:t>please select the appropriate</w:t>
      </w:r>
      <w:r w:rsidR="0085432F">
        <w:rPr>
          <w:bCs/>
          <w:i/>
          <w:iCs/>
          <w:lang w:val="en-US"/>
        </w:rPr>
        <w:t xml:space="preserve"> </w:t>
      </w:r>
      <w:r w:rsidRPr="00636345">
        <w:rPr>
          <w:bCs/>
          <w:i/>
          <w:iCs/>
          <w:lang w:val="en-US"/>
        </w:rPr>
        <w:t>please select</w:t>
      </w:r>
      <w:r w:rsidRPr="005A6402">
        <w:rPr>
          <w:bCs/>
          <w:lang w:val="en-US"/>
        </w:rPr>
        <w:t>). We will gladly</w:t>
      </w:r>
      <w:r>
        <w:rPr>
          <w:bCs/>
          <w:lang w:val="en-US"/>
        </w:rPr>
        <w:t xml:space="preserve"> </w:t>
      </w:r>
      <w:r w:rsidRPr="005A6402">
        <w:rPr>
          <w:bCs/>
          <w:lang w:val="en-US"/>
        </w:rPr>
        <w:t>take the time to advise you comprehensively in advance or to arrange appointments</w:t>
      </w:r>
      <w:r>
        <w:rPr>
          <w:bCs/>
          <w:lang w:val="en-US"/>
        </w:rPr>
        <w:t>:</w:t>
      </w:r>
    </w:p>
    <w:p w14:paraId="383D8A6E" w14:textId="77777777" w:rsidR="0085432F" w:rsidRPr="005A6402" w:rsidRDefault="0085432F" w:rsidP="005A6402">
      <w:pPr>
        <w:rPr>
          <w:bCs/>
          <w:lang w:val="en-US"/>
        </w:rPr>
      </w:pPr>
    </w:p>
    <w:p w14:paraId="18A5C62C" w14:textId="77777777" w:rsidR="005A6402" w:rsidRDefault="005A6402" w:rsidP="005A6402">
      <w:pPr>
        <w:rPr>
          <w:bCs/>
          <w:lang w:val="en-US"/>
        </w:rPr>
      </w:pPr>
      <w:r w:rsidRPr="005A6402">
        <w:rPr>
          <w:bCs/>
          <w:lang w:val="en-US"/>
        </w:rPr>
        <w:t>T Telephone number XXX</w:t>
      </w:r>
    </w:p>
    <w:p w14:paraId="1F958E24" w14:textId="77777777" w:rsidR="005A6402" w:rsidRDefault="005A6402" w:rsidP="005A6402">
      <w:pPr>
        <w:rPr>
          <w:bCs/>
          <w:lang w:val="en-US"/>
        </w:rPr>
      </w:pPr>
    </w:p>
    <w:p w14:paraId="4DB193C4" w14:textId="77777777" w:rsidR="005A6402" w:rsidRDefault="005A6402" w:rsidP="005A6402">
      <w:pPr>
        <w:rPr>
          <w:bCs/>
          <w:lang w:val="en-US"/>
        </w:rPr>
      </w:pPr>
    </w:p>
    <w:p w14:paraId="1BBFAD30" w14:textId="77777777" w:rsidR="005A6402" w:rsidRDefault="005A6402" w:rsidP="005A6402">
      <w:pPr>
        <w:rPr>
          <w:bCs/>
          <w:lang w:val="en-US"/>
        </w:rPr>
      </w:pPr>
    </w:p>
    <w:p w14:paraId="297AF05E" w14:textId="77777777" w:rsidR="005A6402" w:rsidRPr="0085432F" w:rsidRDefault="005A6402" w:rsidP="005A6402">
      <w:pPr>
        <w:rPr>
          <w:lang w:val="en-US"/>
        </w:rPr>
      </w:pPr>
      <w:r w:rsidRPr="0085432F">
        <w:rPr>
          <w:lang w:val="en-US"/>
        </w:rPr>
        <w:t>T +49 9 11 86 06- 95 95</w:t>
      </w:r>
    </w:p>
    <w:p w14:paraId="6C640F6D" w14:textId="77777777" w:rsidR="005A6402" w:rsidRPr="0085432F" w:rsidRDefault="005A6402" w:rsidP="005A6402">
      <w:pPr>
        <w:rPr>
          <w:lang w:val="en-US"/>
        </w:rPr>
      </w:pPr>
      <w:r w:rsidRPr="0085432F">
        <w:rPr>
          <w:lang w:val="en-US"/>
        </w:rPr>
        <w:t>besucherservice@nuernbergmesse.de</w:t>
      </w:r>
    </w:p>
    <w:p w14:paraId="55B0BB29" w14:textId="77777777" w:rsidR="005A6402" w:rsidRPr="0085432F" w:rsidRDefault="005A6402" w:rsidP="005A6402">
      <w:pPr>
        <w:rPr>
          <w:lang w:val="en-US"/>
        </w:rPr>
      </w:pPr>
    </w:p>
    <w:p w14:paraId="780909C1" w14:textId="0C00C9D0" w:rsidR="005A6402" w:rsidRPr="005A6402" w:rsidRDefault="00F05A5F" w:rsidP="005A6402">
      <w:pPr>
        <w:rPr>
          <w:lang w:val="en-US"/>
        </w:rPr>
      </w:pPr>
      <w:r w:rsidRPr="00F05A5F">
        <w:rPr>
          <w:lang w:val="en-US"/>
        </w:rPr>
        <w:t>We can't wait to see you there</w:t>
      </w:r>
      <w:r w:rsidR="005A6402">
        <w:rPr>
          <w:lang w:val="en-US"/>
        </w:rPr>
        <w:t>!</w:t>
      </w:r>
    </w:p>
    <w:p w14:paraId="0DC8269B" w14:textId="77777777" w:rsidR="005A6402" w:rsidRPr="00775CC0" w:rsidRDefault="005A6402" w:rsidP="005A6402">
      <w:r w:rsidRPr="00775CC0">
        <w:t>XXXXX</w:t>
      </w:r>
    </w:p>
    <w:p w14:paraId="527DB497" w14:textId="77777777" w:rsidR="005A6402" w:rsidRPr="00775CC0" w:rsidRDefault="005A6402" w:rsidP="005A6402"/>
    <w:p w14:paraId="081BB1A6" w14:textId="77777777" w:rsidR="005A6402" w:rsidRPr="005A6402" w:rsidRDefault="005A6402" w:rsidP="005A6402">
      <w:pPr>
        <w:rPr>
          <w:bCs/>
          <w:lang w:val="en-US"/>
        </w:rPr>
      </w:pPr>
    </w:p>
    <w:sectPr w:rsidR="005A6402" w:rsidRPr="005A6402" w:rsidSect="0063662C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2552" w:right="2722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6B27A" w14:textId="77777777" w:rsidR="00424760" w:rsidRDefault="00424760" w:rsidP="0063662C">
      <w:r>
        <w:separator/>
      </w:r>
    </w:p>
  </w:endnote>
  <w:endnote w:type="continuationSeparator" w:id="0">
    <w:p w14:paraId="40CFFDD1" w14:textId="77777777" w:rsidR="00424760" w:rsidRDefault="00424760" w:rsidP="0063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07E92" w14:textId="48956F41" w:rsidR="00B42E7E" w:rsidRDefault="00283DA2">
    <w:pPr>
      <w:pStyle w:val="Fuzeile"/>
    </w:pPr>
    <w:r>
      <w:rPr>
        <w:noProof/>
      </w:rPr>
      <w:drawing>
        <wp:anchor distT="0" distB="0" distL="114300" distR="114300" simplePos="0" relativeHeight="251669504" behindDoc="1" locked="0" layoutInCell="1" allowOverlap="1" wp14:anchorId="28DA7328" wp14:editId="5F809421">
          <wp:simplePos x="0" y="0"/>
          <wp:positionH relativeFrom="page">
            <wp:posOffset>5912069</wp:posOffset>
          </wp:positionH>
          <wp:positionV relativeFrom="page">
            <wp:posOffset>9869214</wp:posOffset>
          </wp:positionV>
          <wp:extent cx="1630539" cy="799136"/>
          <wp:effectExtent l="0" t="0" r="8255" b="127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P-24_VABB_General_210x297mm_DE-EN_Seite.ti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7135"/>
                  <a:stretch/>
                </pic:blipFill>
                <pic:spPr bwMode="auto">
                  <a:xfrm>
                    <a:off x="0" y="0"/>
                    <a:ext cx="1630800" cy="79926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95676" w14:textId="591CDA9E" w:rsidR="00B42E7E" w:rsidRDefault="00283DA2">
    <w:pPr>
      <w:pStyle w:val="Fuzeile"/>
    </w:pPr>
    <w:r>
      <w:rPr>
        <w:noProof/>
      </w:rPr>
      <w:drawing>
        <wp:anchor distT="0" distB="0" distL="114300" distR="114300" simplePos="0" relativeHeight="251667456" behindDoc="1" locked="0" layoutInCell="1" allowOverlap="1" wp14:anchorId="10C8920B" wp14:editId="2C48A0DD">
          <wp:simplePos x="0" y="0"/>
          <wp:positionH relativeFrom="page">
            <wp:posOffset>5905500</wp:posOffset>
          </wp:positionH>
          <wp:positionV relativeFrom="page">
            <wp:posOffset>9906000</wp:posOffset>
          </wp:positionV>
          <wp:extent cx="1630539" cy="770890"/>
          <wp:effectExtent l="0" t="0" r="8255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P-24_VABB_General_210x297mm_DE-EN_Seite.ti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7943"/>
                  <a:stretch/>
                </pic:blipFill>
                <pic:spPr bwMode="auto">
                  <a:xfrm>
                    <a:off x="0" y="0"/>
                    <a:ext cx="1630800" cy="77101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45EA90" w14:textId="5DC264DE" w:rsidR="009766D6" w:rsidRDefault="009766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9D0C2" w14:textId="77777777" w:rsidR="00424760" w:rsidRDefault="00424760" w:rsidP="0063662C">
      <w:r>
        <w:separator/>
      </w:r>
    </w:p>
  </w:footnote>
  <w:footnote w:type="continuationSeparator" w:id="0">
    <w:p w14:paraId="68235131" w14:textId="77777777" w:rsidR="00424760" w:rsidRDefault="00424760" w:rsidP="00636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E046" w14:textId="27D9E0DD" w:rsidR="00B42E7E" w:rsidRDefault="00CE7A77">
    <w:pPr>
      <w:pStyle w:val="Kopfzeile"/>
    </w:pPr>
    <w:r>
      <w:rPr>
        <w:noProof/>
      </w:rPr>
      <w:drawing>
        <wp:anchor distT="0" distB="0" distL="114300" distR="114300" simplePos="0" relativeHeight="251676672" behindDoc="0" locked="0" layoutInCell="1" allowOverlap="1" wp14:anchorId="25A201A8" wp14:editId="6EF7ECEE">
          <wp:simplePos x="0" y="0"/>
          <wp:positionH relativeFrom="page">
            <wp:align>right</wp:align>
          </wp:positionH>
          <wp:positionV relativeFrom="paragraph">
            <wp:posOffset>-106466</wp:posOffset>
          </wp:positionV>
          <wp:extent cx="7338060" cy="9601200"/>
          <wp:effectExtent l="0" t="0" r="0" b="0"/>
          <wp:wrapThrough wrapText="bothSides">
            <wp:wrapPolygon edited="0">
              <wp:start x="17159" y="15429"/>
              <wp:lineTo x="17159" y="18257"/>
              <wp:lineTo x="10822" y="18943"/>
              <wp:lineTo x="10822" y="21000"/>
              <wp:lineTo x="18112" y="21171"/>
              <wp:lineTo x="18729" y="21257"/>
              <wp:lineTo x="19065" y="21257"/>
              <wp:lineTo x="19178" y="21043"/>
              <wp:lineTo x="19402" y="21000"/>
              <wp:lineTo x="19402" y="20614"/>
              <wp:lineTo x="10766" y="20314"/>
              <wp:lineTo x="18897" y="20314"/>
              <wp:lineTo x="18897" y="19671"/>
              <wp:lineTo x="10766" y="19629"/>
              <wp:lineTo x="20411" y="19414"/>
              <wp:lineTo x="20411" y="19029"/>
              <wp:lineTo x="20972" y="18814"/>
              <wp:lineTo x="20916" y="18214"/>
              <wp:lineTo x="20355" y="17957"/>
              <wp:lineTo x="19065" y="17571"/>
              <wp:lineTo x="20131" y="17400"/>
              <wp:lineTo x="20131" y="17271"/>
              <wp:lineTo x="19121" y="16886"/>
              <wp:lineTo x="18673" y="16200"/>
              <wp:lineTo x="19402" y="16071"/>
              <wp:lineTo x="19346" y="15857"/>
              <wp:lineTo x="18393" y="15429"/>
              <wp:lineTo x="17159" y="15429"/>
            </wp:wrapPolygon>
          </wp:wrapThrough>
          <wp:docPr id="176961537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8524572" name="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b="7556"/>
                  <a:stretch/>
                </pic:blipFill>
                <pic:spPr bwMode="auto">
                  <a:xfrm>
                    <a:off x="0" y="0"/>
                    <a:ext cx="7338060" cy="9601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2F75">
      <w:rPr>
        <w:noProof/>
      </w:rPr>
      <w:drawing>
        <wp:anchor distT="0" distB="0" distL="114300" distR="114300" simplePos="0" relativeHeight="251673600" behindDoc="1" locked="0" layoutInCell="1" allowOverlap="1" wp14:anchorId="0355FB58" wp14:editId="1498114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803600"/>
          <wp:effectExtent l="0" t="0" r="0" b="0"/>
          <wp:wrapNone/>
          <wp:docPr id="1186411004" name="Grafik 2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406622" name="Grafik 2" descr="Ein Bild, das Text, Schrift, Grafiken, Logo enthält.&#10;&#10;Automatisch generierte Beschreibu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8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767BD" w14:textId="05A48FB7" w:rsidR="00B42E7E" w:rsidRDefault="005A6402">
    <w:pPr>
      <w:pStyle w:val="Kopfzeile"/>
    </w:pPr>
    <w:r>
      <w:rPr>
        <w:noProof/>
      </w:rPr>
      <w:drawing>
        <wp:anchor distT="0" distB="0" distL="114300" distR="114300" simplePos="0" relativeHeight="251678720" behindDoc="0" locked="0" layoutInCell="1" allowOverlap="1" wp14:anchorId="430C358A" wp14:editId="0B82309C">
          <wp:simplePos x="0" y="0"/>
          <wp:positionH relativeFrom="page">
            <wp:posOffset>150050</wp:posOffset>
          </wp:positionH>
          <wp:positionV relativeFrom="paragraph">
            <wp:posOffset>-124460</wp:posOffset>
          </wp:positionV>
          <wp:extent cx="7338060" cy="9601200"/>
          <wp:effectExtent l="0" t="0" r="0" b="0"/>
          <wp:wrapThrough wrapText="bothSides">
            <wp:wrapPolygon edited="0">
              <wp:start x="17159" y="15429"/>
              <wp:lineTo x="17159" y="18257"/>
              <wp:lineTo x="10822" y="18943"/>
              <wp:lineTo x="10822" y="21000"/>
              <wp:lineTo x="18112" y="21171"/>
              <wp:lineTo x="18729" y="21257"/>
              <wp:lineTo x="19065" y="21257"/>
              <wp:lineTo x="19178" y="21043"/>
              <wp:lineTo x="19402" y="21000"/>
              <wp:lineTo x="19402" y="20614"/>
              <wp:lineTo x="10766" y="20314"/>
              <wp:lineTo x="18897" y="20314"/>
              <wp:lineTo x="18897" y="19671"/>
              <wp:lineTo x="10766" y="19629"/>
              <wp:lineTo x="20411" y="19414"/>
              <wp:lineTo x="20411" y="19029"/>
              <wp:lineTo x="20972" y="18814"/>
              <wp:lineTo x="20916" y="18214"/>
              <wp:lineTo x="20355" y="17957"/>
              <wp:lineTo x="19065" y="17571"/>
              <wp:lineTo x="20131" y="17400"/>
              <wp:lineTo x="20131" y="17271"/>
              <wp:lineTo x="19121" y="16886"/>
              <wp:lineTo x="18673" y="16200"/>
              <wp:lineTo x="19402" y="16071"/>
              <wp:lineTo x="19346" y="15857"/>
              <wp:lineTo x="18393" y="15429"/>
              <wp:lineTo x="17159" y="15429"/>
            </wp:wrapPolygon>
          </wp:wrapThrough>
          <wp:docPr id="10098690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8524572" name="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b="7556"/>
                  <a:stretch/>
                </pic:blipFill>
                <pic:spPr bwMode="auto">
                  <a:xfrm>
                    <a:off x="0" y="0"/>
                    <a:ext cx="7338060" cy="9601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2F75">
      <w:rPr>
        <w:noProof/>
      </w:rPr>
      <w:drawing>
        <wp:anchor distT="0" distB="0" distL="114300" distR="114300" simplePos="0" relativeHeight="251671552" behindDoc="1" locked="0" layoutInCell="1" allowOverlap="1" wp14:anchorId="62BFA495" wp14:editId="7800A78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803600"/>
          <wp:effectExtent l="0" t="0" r="0" b="0"/>
          <wp:wrapNone/>
          <wp:docPr id="1624406622" name="Grafik 2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406622" name="Grafik 2" descr="Ein Bild, das Text, Schrift, Grafiken, Logo enthält.&#10;&#10;Automatisch generierte Beschreibu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8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6D6"/>
    <w:rsid w:val="000109A3"/>
    <w:rsid w:val="000158E0"/>
    <w:rsid w:val="0002209A"/>
    <w:rsid w:val="00041178"/>
    <w:rsid w:val="0005664B"/>
    <w:rsid w:val="00064E52"/>
    <w:rsid w:val="0007437C"/>
    <w:rsid w:val="00081623"/>
    <w:rsid w:val="000F1857"/>
    <w:rsid w:val="000F3AFB"/>
    <w:rsid w:val="000F4894"/>
    <w:rsid w:val="001601F7"/>
    <w:rsid w:val="001A0DE5"/>
    <w:rsid w:val="001A49AC"/>
    <w:rsid w:val="001C31FA"/>
    <w:rsid w:val="002138F0"/>
    <w:rsid w:val="00255E0A"/>
    <w:rsid w:val="00257057"/>
    <w:rsid w:val="00265E58"/>
    <w:rsid w:val="00283DA2"/>
    <w:rsid w:val="002950D1"/>
    <w:rsid w:val="002B1E53"/>
    <w:rsid w:val="002D1719"/>
    <w:rsid w:val="00304711"/>
    <w:rsid w:val="00312A1A"/>
    <w:rsid w:val="00360BEF"/>
    <w:rsid w:val="003818BD"/>
    <w:rsid w:val="003A47AE"/>
    <w:rsid w:val="003A761F"/>
    <w:rsid w:val="003B63B0"/>
    <w:rsid w:val="003C437F"/>
    <w:rsid w:val="00407F72"/>
    <w:rsid w:val="00424760"/>
    <w:rsid w:val="00431207"/>
    <w:rsid w:val="00432D75"/>
    <w:rsid w:val="00454856"/>
    <w:rsid w:val="004915EB"/>
    <w:rsid w:val="004A3F47"/>
    <w:rsid w:val="004A64BB"/>
    <w:rsid w:val="004D1B05"/>
    <w:rsid w:val="004E1431"/>
    <w:rsid w:val="0050520B"/>
    <w:rsid w:val="0051564F"/>
    <w:rsid w:val="00520223"/>
    <w:rsid w:val="00526287"/>
    <w:rsid w:val="00543E99"/>
    <w:rsid w:val="00544D8E"/>
    <w:rsid w:val="005976C6"/>
    <w:rsid w:val="0059770F"/>
    <w:rsid w:val="005A51C6"/>
    <w:rsid w:val="005A5367"/>
    <w:rsid w:val="005A6402"/>
    <w:rsid w:val="005B36C2"/>
    <w:rsid w:val="005C20CA"/>
    <w:rsid w:val="005C4867"/>
    <w:rsid w:val="005D22DF"/>
    <w:rsid w:val="005F7641"/>
    <w:rsid w:val="00610325"/>
    <w:rsid w:val="00627046"/>
    <w:rsid w:val="00627DAB"/>
    <w:rsid w:val="00636345"/>
    <w:rsid w:val="0063662C"/>
    <w:rsid w:val="00643214"/>
    <w:rsid w:val="00654741"/>
    <w:rsid w:val="006855B7"/>
    <w:rsid w:val="0068784A"/>
    <w:rsid w:val="006A27A1"/>
    <w:rsid w:val="006E5547"/>
    <w:rsid w:val="00703315"/>
    <w:rsid w:val="00710406"/>
    <w:rsid w:val="00712853"/>
    <w:rsid w:val="0071797A"/>
    <w:rsid w:val="007467CC"/>
    <w:rsid w:val="007761B6"/>
    <w:rsid w:val="007839DA"/>
    <w:rsid w:val="00792377"/>
    <w:rsid w:val="007D425E"/>
    <w:rsid w:val="007F0A82"/>
    <w:rsid w:val="008218A5"/>
    <w:rsid w:val="00824F43"/>
    <w:rsid w:val="008269D0"/>
    <w:rsid w:val="0085432F"/>
    <w:rsid w:val="00860602"/>
    <w:rsid w:val="00892F75"/>
    <w:rsid w:val="008B5184"/>
    <w:rsid w:val="008E6A06"/>
    <w:rsid w:val="008F0303"/>
    <w:rsid w:val="008F3FB9"/>
    <w:rsid w:val="008F721A"/>
    <w:rsid w:val="0091658A"/>
    <w:rsid w:val="00921143"/>
    <w:rsid w:val="00923137"/>
    <w:rsid w:val="00943DA0"/>
    <w:rsid w:val="009722CB"/>
    <w:rsid w:val="009766D6"/>
    <w:rsid w:val="009802B8"/>
    <w:rsid w:val="00982645"/>
    <w:rsid w:val="00984C99"/>
    <w:rsid w:val="00996191"/>
    <w:rsid w:val="009A0AE7"/>
    <w:rsid w:val="009B75C2"/>
    <w:rsid w:val="009C3598"/>
    <w:rsid w:val="009F4EAA"/>
    <w:rsid w:val="00A11941"/>
    <w:rsid w:val="00A146B1"/>
    <w:rsid w:val="00A24EB3"/>
    <w:rsid w:val="00A27AD3"/>
    <w:rsid w:val="00A321CE"/>
    <w:rsid w:val="00A37DF8"/>
    <w:rsid w:val="00A6269B"/>
    <w:rsid w:val="00A66EC8"/>
    <w:rsid w:val="00A675AC"/>
    <w:rsid w:val="00A85671"/>
    <w:rsid w:val="00A969EA"/>
    <w:rsid w:val="00AA3539"/>
    <w:rsid w:val="00AB0D45"/>
    <w:rsid w:val="00AD19E5"/>
    <w:rsid w:val="00AF59C9"/>
    <w:rsid w:val="00B05513"/>
    <w:rsid w:val="00B270EB"/>
    <w:rsid w:val="00B271A0"/>
    <w:rsid w:val="00B339AF"/>
    <w:rsid w:val="00B42E7E"/>
    <w:rsid w:val="00B6267C"/>
    <w:rsid w:val="00BD0ED2"/>
    <w:rsid w:val="00BE3D7D"/>
    <w:rsid w:val="00BE4883"/>
    <w:rsid w:val="00C03369"/>
    <w:rsid w:val="00C5575B"/>
    <w:rsid w:val="00C85B7F"/>
    <w:rsid w:val="00CA076C"/>
    <w:rsid w:val="00CB379C"/>
    <w:rsid w:val="00CB4AB0"/>
    <w:rsid w:val="00CB66EB"/>
    <w:rsid w:val="00CE1CF8"/>
    <w:rsid w:val="00CE2DCC"/>
    <w:rsid w:val="00CE7A77"/>
    <w:rsid w:val="00D221A3"/>
    <w:rsid w:val="00D53A4C"/>
    <w:rsid w:val="00D9458B"/>
    <w:rsid w:val="00D94FB0"/>
    <w:rsid w:val="00DA1B38"/>
    <w:rsid w:val="00DD5853"/>
    <w:rsid w:val="00DE6477"/>
    <w:rsid w:val="00E13EF9"/>
    <w:rsid w:val="00E14514"/>
    <w:rsid w:val="00E207A9"/>
    <w:rsid w:val="00E24270"/>
    <w:rsid w:val="00E31D74"/>
    <w:rsid w:val="00E435A3"/>
    <w:rsid w:val="00E471AB"/>
    <w:rsid w:val="00E66C19"/>
    <w:rsid w:val="00EA07E2"/>
    <w:rsid w:val="00EA58A4"/>
    <w:rsid w:val="00EC1D7A"/>
    <w:rsid w:val="00EF640C"/>
    <w:rsid w:val="00F02F40"/>
    <w:rsid w:val="00F05A5F"/>
    <w:rsid w:val="00F26F9E"/>
    <w:rsid w:val="00F337BA"/>
    <w:rsid w:val="00F37238"/>
    <w:rsid w:val="00F37EFC"/>
    <w:rsid w:val="00F400E6"/>
    <w:rsid w:val="00F43EE6"/>
    <w:rsid w:val="00F50202"/>
    <w:rsid w:val="00F70C7A"/>
    <w:rsid w:val="00FA65C8"/>
    <w:rsid w:val="00FD1F27"/>
    <w:rsid w:val="00FE1623"/>
    <w:rsid w:val="00FE416F"/>
    <w:rsid w:val="00FE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9F0549"/>
  <w15:docId w15:val="{3053B894-1C9D-4C6F-B48C-130CD2BF6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E49E2"/>
    <w:rPr>
      <w:rFonts w:ascii="Arial" w:hAnsi="Arial" w:cs="Arial"/>
      <w:sz w:val="22"/>
      <w:szCs w:val="22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Standard"/>
    <w:rsid w:val="00F02F40"/>
    <w:rPr>
      <w:b/>
      <w:sz w:val="24"/>
    </w:rPr>
  </w:style>
  <w:style w:type="paragraph" w:styleId="Kopfzeile">
    <w:name w:val="header"/>
    <w:basedOn w:val="Standard"/>
    <w:link w:val="KopfzeileZchn"/>
    <w:rsid w:val="0063662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662C"/>
    <w:rPr>
      <w:rFonts w:ascii="Arial" w:hAnsi="Arial" w:cs="Arial"/>
      <w:sz w:val="22"/>
      <w:szCs w:val="22"/>
      <w:lang w:eastAsia="zh-CN"/>
    </w:rPr>
  </w:style>
  <w:style w:type="paragraph" w:styleId="Fuzeile">
    <w:name w:val="footer"/>
    <w:basedOn w:val="Standard"/>
    <w:link w:val="FuzeileZchn"/>
    <w:rsid w:val="0063662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3662C"/>
    <w:rPr>
      <w:rFonts w:ascii="Arial" w:hAnsi="Arial" w:cs="Arial"/>
      <w:sz w:val="22"/>
      <w:szCs w:val="22"/>
      <w:lang w:eastAsia="zh-CN"/>
    </w:rPr>
  </w:style>
  <w:style w:type="character" w:styleId="Hyperlink">
    <w:name w:val="Hyperlink"/>
    <w:basedOn w:val="Absatz-Standardschriftart"/>
    <w:unhideWhenUsed/>
    <w:rsid w:val="00FE49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t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ti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uber\Desktop\FACHPACK_2025_Word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061e84-5d52-4b4c-b35f-ff6f8277399c">
      <Terms xmlns="http://schemas.microsoft.com/office/infopath/2007/PartnerControls"/>
    </lcf76f155ced4ddcb4097134ff3c332f>
    <TaxCatchAll xmlns="a94416c5-4fb1-42f0-940b-954cf3b2ccb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E766122EEC340BA47378870A924DB" ma:contentTypeVersion="12" ma:contentTypeDescription="Ein neues Dokument erstellen." ma:contentTypeScope="" ma:versionID="2fc612eea848710b1ac43526db885239">
  <xsd:schema xmlns:xsd="http://www.w3.org/2001/XMLSchema" xmlns:xs="http://www.w3.org/2001/XMLSchema" xmlns:p="http://schemas.microsoft.com/office/2006/metadata/properties" xmlns:ns2="e7061e84-5d52-4b4c-b35f-ff6f8277399c" xmlns:ns3="a94416c5-4fb1-42f0-940b-954cf3b2ccb4" targetNamespace="http://schemas.microsoft.com/office/2006/metadata/properties" ma:root="true" ma:fieldsID="7bf88fb71d6a91d02fc3cae375f59ad1" ns2:_="" ns3:_="">
    <xsd:import namespace="e7061e84-5d52-4b4c-b35f-ff6f8277399c"/>
    <xsd:import namespace="a94416c5-4fb1-42f0-940b-954cf3b2cc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61e84-5d52-4b4c-b35f-ff6f82773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b2f541c0-ce00-4fca-9e3b-5bc4e8657f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416c5-4fb1-42f0-940b-954cf3b2ccb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2d425ed-b21d-4de6-9686-82ec71b6a277}" ma:internalName="TaxCatchAll" ma:showField="CatchAllData" ma:web="a94416c5-4fb1-42f0-940b-954cf3b2c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2FEEB-9C1F-4B3E-A120-1ED92F290BAA}">
  <ds:schemaRefs>
    <ds:schemaRef ds:uri="http://schemas.microsoft.com/office/2006/metadata/properties"/>
    <ds:schemaRef ds:uri="http://schemas.microsoft.com/office/infopath/2007/PartnerControls"/>
    <ds:schemaRef ds:uri="e7061e84-5d52-4b4c-b35f-ff6f8277399c"/>
    <ds:schemaRef ds:uri="a94416c5-4fb1-42f0-940b-954cf3b2ccb4"/>
  </ds:schemaRefs>
</ds:datastoreItem>
</file>

<file path=customXml/itemProps2.xml><?xml version="1.0" encoding="utf-8"?>
<ds:datastoreItem xmlns:ds="http://schemas.openxmlformats.org/officeDocument/2006/customXml" ds:itemID="{96265C8D-8770-44F2-BB66-D8AD53AAE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061e84-5d52-4b4c-b35f-ff6f8277399c"/>
    <ds:schemaRef ds:uri="a94416c5-4fb1-42f0-940b-954cf3b2cc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C4FE62-AEBC-4ADF-88A8-729F5B5DF1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EB6497-5278-4810-B562-CE83D380D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FACHPACK_2025_Word</Template>
  <TotalTime>0</TotalTime>
  <Pages>1</Pages>
  <Words>197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NürnbergMesse GmbH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Gruber</dc:creator>
  <cp:lastModifiedBy>Christina Gruber</cp:lastModifiedBy>
  <cp:revision>2</cp:revision>
  <dcterms:created xsi:type="dcterms:W3CDTF">2025-03-13T14:23:00Z</dcterms:created>
  <dcterms:modified xsi:type="dcterms:W3CDTF">2025-03-13T14:23:00Z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0x010100617E766122EEC340BA47378870A924DB</vt:lpwstr>
  </property>
</Properties>
</file>