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10E4" w:rsidR="008D10E4" w:rsidP="008D10E4" w:rsidRDefault="008D10E4" w14:paraId="27C66F79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Musterfirma </w:t>
      </w:r>
    </w:p>
    <w:p w:rsidRPr="008D10E4" w:rsidR="008D10E4" w:rsidP="008D10E4" w:rsidRDefault="008D10E4" w14:paraId="02AF33E7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Herrn Max Mustermann </w:t>
      </w:r>
    </w:p>
    <w:p w:rsidRPr="008D10E4" w:rsidR="008D10E4" w:rsidP="008D10E4" w:rsidRDefault="008D10E4" w14:paraId="1666C836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Musterstraße 1 </w:t>
      </w:r>
    </w:p>
    <w:p w:rsidRPr="008D10E4" w:rsidR="008D10E4" w:rsidP="008D10E4" w:rsidRDefault="008D10E4" w14:paraId="001B884E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08150 Musterstadt </w:t>
      </w:r>
    </w:p>
    <w:p w:rsidRPr="008D10E4" w:rsidR="008D10E4" w:rsidP="008D10E4" w:rsidRDefault="008D10E4" w14:paraId="3B48C3CC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718C2A12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2936EF46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3B861849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225E89C7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1FD8684B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C25C649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b/>
          <w:bCs/>
          <w:sz w:val="20"/>
          <w:szCs w:val="20"/>
        </w:rPr>
        <w:t>Persönliche Einladung zur FENSTERBAU FRONTALE 2026</w:t>
      </w: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6034AB78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5FA30956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Sehr geehrter Herr Mustermann, </w:t>
      </w:r>
    </w:p>
    <w:p w:rsidRPr="008D10E4" w:rsidR="008D10E4" w:rsidP="008D10E4" w:rsidRDefault="008D10E4" w14:paraId="0CAA13EB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73CAD285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 xml:space="preserve">wir laden Sie herzlich ein, uns </w:t>
      </w:r>
      <w:r w:rsidRPr="008D10E4">
        <w:rPr>
          <w:rFonts w:ascii="NMText Offc" w:hAnsi="NMText Offc"/>
          <w:b/>
          <w:bCs/>
          <w:sz w:val="20"/>
          <w:szCs w:val="20"/>
        </w:rPr>
        <w:t xml:space="preserve">vom 24. bis 27. März 2026 </w:t>
      </w:r>
      <w:r w:rsidRPr="008D10E4">
        <w:rPr>
          <w:rFonts w:ascii="NMText Offc" w:hAnsi="NMText Offc"/>
          <w:sz w:val="20"/>
          <w:szCs w:val="20"/>
        </w:rPr>
        <w:t>auf der</w:t>
      </w:r>
      <w:r w:rsidRPr="008D10E4">
        <w:rPr>
          <w:rFonts w:ascii="NMText Offc" w:hAnsi="NMText Offc"/>
          <w:b/>
          <w:bCs/>
          <w:sz w:val="20"/>
          <w:szCs w:val="20"/>
        </w:rPr>
        <w:t xml:space="preserve"> FENSTERBAU FRONTALE in Nürnberg </w:t>
      </w:r>
      <w:r w:rsidRPr="008D10E4">
        <w:rPr>
          <w:rFonts w:ascii="NMText Offc" w:hAnsi="NMText Offc"/>
          <w:sz w:val="20"/>
          <w:szCs w:val="20"/>
        </w:rPr>
        <w:t>zu besuchen</w:t>
      </w:r>
      <w:r w:rsidRPr="008D10E4">
        <w:rPr>
          <w:rFonts w:ascii="NMText Offc" w:hAnsi="NMText Offc"/>
          <w:b/>
          <w:bCs/>
          <w:sz w:val="20"/>
          <w:szCs w:val="20"/>
        </w:rPr>
        <w:t xml:space="preserve"> </w:t>
      </w:r>
      <w:r w:rsidRPr="008D10E4">
        <w:rPr>
          <w:rFonts w:ascii="NMText Offc" w:hAnsi="NMText Offc"/>
          <w:sz w:val="20"/>
          <w:szCs w:val="20"/>
        </w:rPr>
        <w:t>– der Weltleitmesse für Fenster, Türen und Fassaden.  </w:t>
      </w:r>
    </w:p>
    <w:p w:rsidRPr="008D10E4" w:rsidR="008D10E4" w:rsidP="008D10E4" w:rsidRDefault="008D10E4" w14:paraId="46FB2257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2B613E58" w14:textId="77777777" w14:noSpellErr="1">
      <w:pPr>
        <w:rPr>
          <w:rFonts w:ascii="NMText Offc" w:hAnsi="NMText Offc"/>
          <w:sz w:val="20"/>
          <w:szCs w:val="20"/>
        </w:rPr>
      </w:pPr>
      <w:r w:rsidRPr="5D01FD1F" w:rsidR="008D10E4">
        <w:rPr>
          <w:rFonts w:ascii="NMText Offc" w:hAnsi="NMText Offc"/>
          <w:sz w:val="20"/>
          <w:szCs w:val="20"/>
        </w:rPr>
        <w:t xml:space="preserve">Entdecken Sie unsere neuesten und bewährten Produkte aus den Bereichen </w:t>
      </w:r>
      <w:r w:rsidRPr="5D01FD1F" w:rsidR="008D10E4">
        <w:rPr>
          <w:rFonts w:ascii="NMText Offc" w:hAnsi="NMText Offc"/>
          <w:sz w:val="20"/>
          <w:szCs w:val="20"/>
          <w:highlight w:val="lightGray"/>
        </w:rPr>
        <w:t>Profilsysteme, Glas in der Architektur, Befestigungstechnik, Sicherheitstechnik, Maschinen, Anlagen</w:t>
      </w:r>
      <w:r w:rsidRPr="5D01FD1F" w:rsidR="008D10E4">
        <w:rPr>
          <w:rFonts w:ascii="NMText Offc" w:hAnsi="NMText Offc"/>
          <w:sz w:val="20"/>
          <w:szCs w:val="20"/>
        </w:rPr>
        <w:t xml:space="preserve"> </w:t>
      </w:r>
      <w:r w:rsidRPr="5D01FD1F" w:rsidR="008D10E4">
        <w:rPr>
          <w:rFonts w:ascii="NMText Offc" w:hAnsi="NMText Offc"/>
          <w:i w:val="1"/>
          <w:iCs w:val="1"/>
          <w:sz w:val="20"/>
          <w:szCs w:val="20"/>
        </w:rPr>
        <w:t>(Zutreffendes bitte wählen oder ergänzen)</w:t>
      </w:r>
      <w:r w:rsidRPr="5D01FD1F" w:rsidR="008D10E4">
        <w:rPr>
          <w:rFonts w:ascii="NMText Offc" w:hAnsi="NMText Offc"/>
          <w:sz w:val="20"/>
          <w:szCs w:val="20"/>
        </w:rPr>
        <w:t xml:space="preserve"> und lassen Sie uns </w:t>
      </w:r>
      <w:r w:rsidRPr="5D01FD1F" w:rsidR="008D10E4">
        <w:rPr>
          <w:rFonts w:ascii="NMText Offc" w:hAnsi="NMText Offc"/>
          <w:b w:val="1"/>
          <w:bCs w:val="1"/>
          <w:sz w:val="20"/>
          <w:szCs w:val="20"/>
        </w:rPr>
        <w:t>persönlich</w:t>
      </w:r>
      <w:r w:rsidRPr="5D01FD1F" w:rsidR="008D10E4">
        <w:rPr>
          <w:rFonts w:ascii="NMText Offc" w:hAnsi="NMText Offc"/>
          <w:sz w:val="20"/>
          <w:szCs w:val="20"/>
        </w:rPr>
        <w:t xml:space="preserve"> über aktuelle Trends, Innovationen und Entwicklungen ins Gespräch kommen. </w:t>
      </w:r>
    </w:p>
    <w:p w:rsidRPr="008D10E4" w:rsidR="008D10E4" w:rsidP="008D10E4" w:rsidRDefault="008D10E4" w14:paraId="4CA18E89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6CE5EC11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 xml:space="preserve">Sie finden uns in </w:t>
      </w:r>
      <w:r w:rsidRPr="008D10E4">
        <w:rPr>
          <w:rFonts w:ascii="NMText Offc" w:hAnsi="NMText Offc"/>
          <w:b/>
          <w:bCs/>
          <w:sz w:val="20"/>
          <w:szCs w:val="20"/>
        </w:rPr>
        <w:t xml:space="preserve">Halle X Stand X-XXX. </w:t>
      </w:r>
      <w:r w:rsidRPr="008D10E4">
        <w:rPr>
          <w:rFonts w:ascii="NMText Offc" w:hAnsi="NMText Offc"/>
          <w:i/>
          <w:iCs/>
          <w:sz w:val="20"/>
          <w:szCs w:val="20"/>
        </w:rPr>
        <w:t>(bitte vervollständigen)</w:t>
      </w: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B9E4142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113A6F33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 xml:space="preserve">Für Ihren kostenfreien Zutritt nutzen Sie bitte den </w:t>
      </w:r>
      <w:r w:rsidRPr="008D10E4">
        <w:rPr>
          <w:rFonts w:ascii="NMText Offc" w:hAnsi="NMText Offc"/>
          <w:b/>
          <w:bCs/>
          <w:sz w:val="20"/>
          <w:szCs w:val="20"/>
        </w:rPr>
        <w:t>Gutschein-Code XXXXX</w:t>
      </w:r>
      <w:r w:rsidRPr="008D10E4">
        <w:rPr>
          <w:rFonts w:ascii="NMText Offc" w:hAnsi="NMText Offc"/>
          <w:sz w:val="20"/>
          <w:szCs w:val="20"/>
        </w:rPr>
        <w:t xml:space="preserve"> / den beigelegten Eintrittsgutschein. </w:t>
      </w:r>
      <w:r w:rsidRPr="008D10E4">
        <w:rPr>
          <w:rFonts w:ascii="NMText Offc" w:hAnsi="NMText Offc"/>
          <w:i/>
          <w:iCs/>
          <w:sz w:val="20"/>
          <w:szCs w:val="20"/>
        </w:rPr>
        <w:t>(Zutreffendes bitte wählen und ggf. vervollständigen)</w:t>
      </w:r>
      <w:r w:rsidRPr="008D10E4">
        <w:rPr>
          <w:rFonts w:ascii="NMText Offc" w:hAnsi="NMText Offc"/>
          <w:sz w:val="20"/>
          <w:szCs w:val="20"/>
        </w:rPr>
        <w:t xml:space="preserve"> Bitte beachten Sie, dass eine Vorab-Registrierung unter </w:t>
      </w:r>
      <w:hyperlink w:tgtFrame="_blank" w:history="1" r:id="rId9">
        <w:r w:rsidRPr="008D10E4">
          <w:rPr>
            <w:rStyle w:val="Hyperlink"/>
            <w:rFonts w:ascii="NMText Offc" w:hAnsi="NMText Offc"/>
            <w:sz w:val="20"/>
            <w:szCs w:val="20"/>
          </w:rPr>
          <w:t>frontale.de/</w:t>
        </w:r>
        <w:proofErr w:type="spellStart"/>
        <w:r w:rsidRPr="008D10E4">
          <w:rPr>
            <w:rStyle w:val="Hyperlink"/>
            <w:rFonts w:ascii="NMText Offc" w:hAnsi="NMText Offc"/>
            <w:sz w:val="20"/>
            <w:szCs w:val="20"/>
          </w:rPr>
          <w:t>gutschein</w:t>
        </w:r>
        <w:proofErr w:type="spellEnd"/>
      </w:hyperlink>
      <w:r w:rsidRPr="008D10E4">
        <w:rPr>
          <w:rFonts w:ascii="NMText Offc" w:hAnsi="NMText Offc"/>
          <w:sz w:val="20"/>
          <w:szCs w:val="20"/>
        </w:rPr>
        <w:t xml:space="preserve"> erforderlich ist. Die Tickets sind mobil verfügbar und ermöglichen kontaktlosen Zutritt.  </w:t>
      </w:r>
    </w:p>
    <w:p w:rsidRPr="008D10E4" w:rsidR="008D10E4" w:rsidP="008D10E4" w:rsidRDefault="008D10E4" w14:paraId="7371AA3B" w14:textId="0CE899ED">
      <w:pPr>
        <w:rPr>
          <w:rFonts w:ascii="NMText Offc" w:hAnsi="NMText Offc"/>
          <w:sz w:val="20"/>
          <w:szCs w:val="20"/>
        </w:rPr>
      </w:pPr>
      <w:r w:rsidRPr="2D9FF8BE" w:rsid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6A9C80D5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Gerne nehmen wir uns Zeit für Ihre individuellen Fragen. Vereinbaren Sie schon vorab einen Termin mit uns: </w:t>
      </w:r>
    </w:p>
    <w:p w:rsidRPr="008D10E4" w:rsidR="008D10E4" w:rsidP="008D10E4" w:rsidRDefault="008D10E4" w14:paraId="11075EB2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62C89B0B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i/>
          <w:iCs/>
          <w:sz w:val="20"/>
          <w:szCs w:val="20"/>
        </w:rPr>
        <w:t>(Kontakt bitte ergänzen)</w:t>
      </w: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4F0E0AB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67E7DAA2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4BB62E0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 xml:space="preserve">Freuen Sie sich außerdem </w:t>
      </w:r>
      <w:proofErr w:type="gramStart"/>
      <w:r w:rsidRPr="008D10E4">
        <w:rPr>
          <w:rFonts w:ascii="NMText Offc" w:hAnsi="NMText Offc"/>
          <w:sz w:val="20"/>
          <w:szCs w:val="20"/>
        </w:rPr>
        <w:t>auf spannende</w:t>
      </w:r>
      <w:proofErr w:type="gramEnd"/>
      <w:r w:rsidRPr="008D10E4">
        <w:rPr>
          <w:rFonts w:ascii="NMText Offc" w:hAnsi="NMText Offc"/>
          <w:sz w:val="20"/>
          <w:szCs w:val="20"/>
        </w:rPr>
        <w:t xml:space="preserve"> Vorträge, Diskussionsrunden und praxisnahe Pitches im FENSTERBAU FRONTALE FORUM, im Forum Architektur-Fenster-Fassade und weitere Sonderschauen.  </w:t>
      </w:r>
    </w:p>
    <w:p w:rsidRPr="008D10E4" w:rsidR="008D10E4" w:rsidP="008D10E4" w:rsidRDefault="008D10E4" w14:paraId="63CD0609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B6D7F3B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Wir freuen uns auf Ihren Besuch! </w:t>
      </w:r>
    </w:p>
    <w:p w:rsidRPr="008D10E4" w:rsidR="008D10E4" w:rsidP="008D10E4" w:rsidRDefault="008D10E4" w14:paraId="42B6CCDB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79DDBFE7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B17F2A9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70C50D0A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Mit freundlichen Grüßen </w:t>
      </w:r>
    </w:p>
    <w:p w:rsidRPr="008D10E4" w:rsidR="008D10E4" w:rsidP="008D10E4" w:rsidRDefault="008D10E4" w14:paraId="52923C0E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sz w:val="20"/>
          <w:szCs w:val="20"/>
        </w:rPr>
        <w:t> </w:t>
      </w:r>
    </w:p>
    <w:p w:rsidRPr="008D10E4" w:rsidR="008D10E4" w:rsidP="008D10E4" w:rsidRDefault="008D10E4" w14:paraId="4F16D601" w14:textId="77777777">
      <w:pPr>
        <w:rPr>
          <w:rFonts w:ascii="NMText Offc" w:hAnsi="NMText Offc"/>
          <w:sz w:val="20"/>
          <w:szCs w:val="20"/>
        </w:rPr>
      </w:pPr>
      <w:r w:rsidRPr="008D10E4">
        <w:rPr>
          <w:rFonts w:ascii="NMText Offc" w:hAnsi="NMText Offc"/>
          <w:i/>
          <w:iCs/>
          <w:sz w:val="20"/>
          <w:szCs w:val="20"/>
        </w:rPr>
        <w:t>(Signatur bitte ergänzen)</w:t>
      </w:r>
      <w:r w:rsidRPr="008D10E4">
        <w:rPr>
          <w:rFonts w:ascii="NMText Offc" w:hAnsi="NMText Offc"/>
          <w:sz w:val="20"/>
          <w:szCs w:val="20"/>
        </w:rPr>
        <w:t> </w:t>
      </w:r>
    </w:p>
    <w:p w:rsidR="0063662C" w:rsidRDefault="0063662C" w14:paraId="7C8CB191" w14:textId="77777777"/>
    <w:sectPr w:rsidR="0063662C" w:rsidSect="00495AD8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 w:code="9"/>
      <w:pgMar w:top="3119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10E4" w:rsidP="0063662C" w:rsidRDefault="008D10E4" w14:paraId="7C2FB160" w14:textId="77777777">
      <w:r>
        <w:separator/>
      </w:r>
    </w:p>
  </w:endnote>
  <w:endnote w:type="continuationSeparator" w:id="0">
    <w:p w:rsidR="008D10E4" w:rsidP="0063662C" w:rsidRDefault="008D10E4" w14:paraId="4CA84C0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MText Offc">
    <w:panose1 w:val="00000000000000000000"/>
    <w:charset w:val="00"/>
    <w:family w:val="auto"/>
    <w:pitch w:val="variable"/>
    <w:sig w:usb0="A00000FF" w:usb1="0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25065D" w14:paraId="79EACFE0" w14:textId="77777777">
    <w:pPr>
      <w:pStyle w:val="Fuzeile"/>
    </w:pPr>
    <w:r>
      <w:rPr>
        <w:noProof/>
      </w:rPr>
      <w:drawing>
        <wp:anchor distT="0" distB="0" distL="114300" distR="114300" simplePos="0" relativeHeight="251723776" behindDoc="1" locked="0" layoutInCell="1" allowOverlap="1" wp14:anchorId="54F9FE78" wp14:editId="15A41D3C">
          <wp:simplePos x="0" y="0"/>
          <wp:positionH relativeFrom="column">
            <wp:posOffset>5255008</wp:posOffset>
          </wp:positionH>
          <wp:positionV relativeFrom="paragraph">
            <wp:posOffset>-3184643</wp:posOffset>
          </wp:positionV>
          <wp:extent cx="1573200" cy="3783600"/>
          <wp:effectExtent l="0" t="0" r="1905" b="1270"/>
          <wp:wrapNone/>
          <wp:docPr id="2114016154" name="Grafik 1" descr="Ein Bild, das Text, Schrift, Screenshot, Schwarzweiß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168665" name="Grafik 1" descr="Ein Bild, das Text, Schrift, Screenshot, Schwarzweiß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3200" cy="37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25065D" w14:paraId="3B19D854" w14:textId="77777777">
    <w:pPr>
      <w:pStyle w:val="Fuzeile"/>
    </w:pPr>
    <w:r>
      <w:rPr>
        <w:noProof/>
      </w:rPr>
      <w:drawing>
        <wp:anchor distT="0" distB="0" distL="114300" distR="114300" simplePos="0" relativeHeight="251721728" behindDoc="1" locked="0" layoutInCell="1" allowOverlap="1" wp14:anchorId="177501A3" wp14:editId="7ECC8E2C">
          <wp:simplePos x="0" y="0"/>
          <wp:positionH relativeFrom="column">
            <wp:posOffset>5254335</wp:posOffset>
          </wp:positionH>
          <wp:positionV relativeFrom="paragraph">
            <wp:posOffset>-3184697</wp:posOffset>
          </wp:positionV>
          <wp:extent cx="1573200" cy="3783600"/>
          <wp:effectExtent l="0" t="0" r="1905" b="1270"/>
          <wp:wrapNone/>
          <wp:docPr id="740168665" name="Grafik 1" descr="Ein Bild, das Text, Schrift, Screenshot, Schwarzweiß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168665" name="Grafik 1" descr="Ein Bild, das Text, Schrift, Screenshot, Schwarzweiß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3200" cy="37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10E4" w:rsidP="0063662C" w:rsidRDefault="008D10E4" w14:paraId="53F1327D" w14:textId="77777777">
      <w:r>
        <w:separator/>
      </w:r>
    </w:p>
  </w:footnote>
  <w:footnote w:type="continuationSeparator" w:id="0">
    <w:p w:rsidR="008D10E4" w:rsidP="0063662C" w:rsidRDefault="008D10E4" w14:paraId="6E7EE5D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6A2DE0" w14:paraId="05E430D4" w14:textId="77777777">
    <w:pPr>
      <w:pStyle w:val="Kopfzeile"/>
    </w:pPr>
    <w:r>
      <w:rPr>
        <w:noProof/>
      </w:rPr>
      <w:drawing>
        <wp:anchor distT="0" distB="0" distL="114300" distR="114300" simplePos="0" relativeHeight="251715584" behindDoc="1" locked="0" layoutInCell="1" allowOverlap="1" wp14:anchorId="5C76BA84" wp14:editId="51DE373D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9200" cy="1357200"/>
          <wp:effectExtent l="0" t="0" r="0" b="0"/>
          <wp:wrapNone/>
          <wp:docPr id="469522112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979035" name="Grafik 1" descr="Ein Bild, das Text, Screenshot, Schrift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3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95AD8" w:rsidRDefault="006A2DE0" w14:paraId="6989B619" w14:textId="77777777">
    <w:pPr>
      <w:pStyle w:val="Kopfzeile"/>
    </w:pPr>
    <w:r>
      <w:rPr>
        <w:noProof/>
      </w:rPr>
      <w:drawing>
        <wp:anchor distT="0" distB="0" distL="114300" distR="114300" simplePos="0" relativeHeight="251713536" behindDoc="1" locked="0" layoutInCell="1" allowOverlap="1" wp14:anchorId="54023FE4" wp14:editId="7559F76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49200" cy="1357200"/>
          <wp:effectExtent l="0" t="0" r="0" b="0"/>
          <wp:wrapNone/>
          <wp:docPr id="1190979035" name="Grafik 1" descr="Ein Bild, das Text, Screenshot, Schrif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0979035" name="Grafik 1" descr="Ein Bild, das Text, Screenshot, Schrift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3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0E4"/>
    <w:rsid w:val="000109A3"/>
    <w:rsid w:val="000158E0"/>
    <w:rsid w:val="0002209A"/>
    <w:rsid w:val="0005664B"/>
    <w:rsid w:val="00064E52"/>
    <w:rsid w:val="0007437C"/>
    <w:rsid w:val="00081623"/>
    <w:rsid w:val="000F1857"/>
    <w:rsid w:val="000F3AFB"/>
    <w:rsid w:val="000F4894"/>
    <w:rsid w:val="001601F7"/>
    <w:rsid w:val="001A0DE5"/>
    <w:rsid w:val="001A49AC"/>
    <w:rsid w:val="001C31FA"/>
    <w:rsid w:val="001F54B5"/>
    <w:rsid w:val="002138F0"/>
    <w:rsid w:val="0025065D"/>
    <w:rsid w:val="00255E0A"/>
    <w:rsid w:val="00257057"/>
    <w:rsid w:val="00265E58"/>
    <w:rsid w:val="002B1E53"/>
    <w:rsid w:val="002D1719"/>
    <w:rsid w:val="002E0DEB"/>
    <w:rsid w:val="00304711"/>
    <w:rsid w:val="00360BEF"/>
    <w:rsid w:val="003818BD"/>
    <w:rsid w:val="003A761F"/>
    <w:rsid w:val="003B63B0"/>
    <w:rsid w:val="003F53B7"/>
    <w:rsid w:val="00407F72"/>
    <w:rsid w:val="00431207"/>
    <w:rsid w:val="00432D75"/>
    <w:rsid w:val="00454856"/>
    <w:rsid w:val="004915EB"/>
    <w:rsid w:val="00495AD8"/>
    <w:rsid w:val="004A64BB"/>
    <w:rsid w:val="004D1B05"/>
    <w:rsid w:val="004D22C4"/>
    <w:rsid w:val="004E1431"/>
    <w:rsid w:val="0050520B"/>
    <w:rsid w:val="0051564F"/>
    <w:rsid w:val="00526287"/>
    <w:rsid w:val="00543E99"/>
    <w:rsid w:val="00544D8E"/>
    <w:rsid w:val="005976C6"/>
    <w:rsid w:val="0059770F"/>
    <w:rsid w:val="005A51C6"/>
    <w:rsid w:val="005A5367"/>
    <w:rsid w:val="005B36C2"/>
    <w:rsid w:val="005C20CA"/>
    <w:rsid w:val="005C4867"/>
    <w:rsid w:val="005D22DF"/>
    <w:rsid w:val="005F7641"/>
    <w:rsid w:val="00610325"/>
    <w:rsid w:val="00627DAB"/>
    <w:rsid w:val="0063662C"/>
    <w:rsid w:val="00643214"/>
    <w:rsid w:val="00654741"/>
    <w:rsid w:val="006855B7"/>
    <w:rsid w:val="0068784A"/>
    <w:rsid w:val="006A27A1"/>
    <w:rsid w:val="006A2DE0"/>
    <w:rsid w:val="006E5547"/>
    <w:rsid w:val="00703315"/>
    <w:rsid w:val="00710406"/>
    <w:rsid w:val="00712853"/>
    <w:rsid w:val="0071797A"/>
    <w:rsid w:val="00724291"/>
    <w:rsid w:val="007467CC"/>
    <w:rsid w:val="007761B6"/>
    <w:rsid w:val="00792377"/>
    <w:rsid w:val="007B0664"/>
    <w:rsid w:val="007D425E"/>
    <w:rsid w:val="007F0A82"/>
    <w:rsid w:val="008218A5"/>
    <w:rsid w:val="00824F43"/>
    <w:rsid w:val="008269D0"/>
    <w:rsid w:val="00860602"/>
    <w:rsid w:val="008B5184"/>
    <w:rsid w:val="008D10E4"/>
    <w:rsid w:val="008E6A06"/>
    <w:rsid w:val="008F3FB9"/>
    <w:rsid w:val="0091658A"/>
    <w:rsid w:val="00921298"/>
    <w:rsid w:val="00923137"/>
    <w:rsid w:val="00943DA0"/>
    <w:rsid w:val="009722CB"/>
    <w:rsid w:val="009802B8"/>
    <w:rsid w:val="00982645"/>
    <w:rsid w:val="00984C99"/>
    <w:rsid w:val="00996191"/>
    <w:rsid w:val="009A0AE7"/>
    <w:rsid w:val="009B75C2"/>
    <w:rsid w:val="009C3598"/>
    <w:rsid w:val="009F4EAA"/>
    <w:rsid w:val="00A11941"/>
    <w:rsid w:val="00A146B1"/>
    <w:rsid w:val="00A24EB3"/>
    <w:rsid w:val="00A27AD3"/>
    <w:rsid w:val="00A37DF8"/>
    <w:rsid w:val="00A6269B"/>
    <w:rsid w:val="00A66EC8"/>
    <w:rsid w:val="00A675AC"/>
    <w:rsid w:val="00A85671"/>
    <w:rsid w:val="00AA3539"/>
    <w:rsid w:val="00AB0D45"/>
    <w:rsid w:val="00AD19E5"/>
    <w:rsid w:val="00AF59C9"/>
    <w:rsid w:val="00B270EB"/>
    <w:rsid w:val="00B271A0"/>
    <w:rsid w:val="00B339AF"/>
    <w:rsid w:val="00B6267C"/>
    <w:rsid w:val="00BD0ED2"/>
    <w:rsid w:val="00BE3D7D"/>
    <w:rsid w:val="00BE4883"/>
    <w:rsid w:val="00C03369"/>
    <w:rsid w:val="00C5575B"/>
    <w:rsid w:val="00C85B7F"/>
    <w:rsid w:val="00CA076C"/>
    <w:rsid w:val="00CB1471"/>
    <w:rsid w:val="00CB379C"/>
    <w:rsid w:val="00CB4AB0"/>
    <w:rsid w:val="00CB66EB"/>
    <w:rsid w:val="00CD17C2"/>
    <w:rsid w:val="00CE1CF8"/>
    <w:rsid w:val="00CE2DCC"/>
    <w:rsid w:val="00CF48DE"/>
    <w:rsid w:val="00D221A3"/>
    <w:rsid w:val="00D34699"/>
    <w:rsid w:val="00D53A4C"/>
    <w:rsid w:val="00D62F2A"/>
    <w:rsid w:val="00D9458B"/>
    <w:rsid w:val="00D94FB0"/>
    <w:rsid w:val="00DA1B38"/>
    <w:rsid w:val="00DD5853"/>
    <w:rsid w:val="00DE6477"/>
    <w:rsid w:val="00E14514"/>
    <w:rsid w:val="00E207A9"/>
    <w:rsid w:val="00E24270"/>
    <w:rsid w:val="00E31D74"/>
    <w:rsid w:val="00E4342B"/>
    <w:rsid w:val="00E435A3"/>
    <w:rsid w:val="00E471AB"/>
    <w:rsid w:val="00E6251E"/>
    <w:rsid w:val="00E66C19"/>
    <w:rsid w:val="00EA07E2"/>
    <w:rsid w:val="00EA58A4"/>
    <w:rsid w:val="00EC1D7A"/>
    <w:rsid w:val="00EF640C"/>
    <w:rsid w:val="00F02F40"/>
    <w:rsid w:val="00F26F9E"/>
    <w:rsid w:val="00F337BA"/>
    <w:rsid w:val="00F37238"/>
    <w:rsid w:val="00F37EFC"/>
    <w:rsid w:val="00F400E6"/>
    <w:rsid w:val="00F43EE6"/>
    <w:rsid w:val="00F50202"/>
    <w:rsid w:val="00FA65C8"/>
    <w:rsid w:val="00FC1AC5"/>
    <w:rsid w:val="00FD1F27"/>
    <w:rsid w:val="00FE1623"/>
    <w:rsid w:val="00FE416F"/>
    <w:rsid w:val="2D9FF8BE"/>
    <w:rsid w:val="5D01F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0E9F1"/>
  <w15:docId w15:val="{8ADEAF89-669F-45D0-B8E9-B478D2B7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SimSu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rd" w:default="1">
    <w:name w:val="Normal"/>
    <w:qFormat/>
    <w:rPr>
      <w:rFonts w:ascii="Arial" w:hAnsi="Arial" w:cs="Arial"/>
      <w:sz w:val="22"/>
      <w:szCs w:val="22"/>
      <w:lang w:eastAsia="zh-CN"/>
    </w:rPr>
  </w:style>
  <w:style w:type="character" w:styleId="Absatz-Standardschriftart" w:default="1">
    <w:name w:val="Default Paragraph Font"/>
    <w:uiPriority w:val="1"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Formatvorlage1" w:customStyle="1">
    <w:name w:val="Formatvorlage1"/>
    <w:basedOn w:val="Standard"/>
    <w:rsid w:val="00F02F40"/>
    <w:rPr>
      <w:b/>
      <w:sz w:val="24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</w:pPr>
  </w:style>
  <w:style w:type="character" w:styleId="KopfzeileZchn" w:customStyle="1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</w:pPr>
  </w:style>
  <w:style w:type="character" w:styleId="FuzeileZchn" w:customStyle="1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8D10E4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D10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4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8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9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styles" Target="styles.xml" Id="rId4" /><Relationship Type="http://schemas.openxmlformats.org/officeDocument/2006/relationships/hyperlink" Target="http://www.xx.info/einladung" TargetMode="External" Id="rId9" /><Relationship Type="http://schemas.openxmlformats.org/officeDocument/2006/relationships/fontTable" Target="fontTable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uernbergmesse.sharepoint.com/sites/branding/general/Word-Vorlagen/Fachmessen/FENSTERBAU%20FRONTALE%202026%20Briefbogen-Vorlage%20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A39759C6B534687D3AD3095BE4C58" ma:contentTypeVersion="14" ma:contentTypeDescription="Ein neues Dokument erstellen." ma:contentTypeScope="" ma:versionID="dd24ad5e482e4c5ae88e900de4b78a7b">
  <xsd:schema xmlns:xsd="http://www.w3.org/2001/XMLSchema" xmlns:xs="http://www.w3.org/2001/XMLSchema" xmlns:p="http://schemas.microsoft.com/office/2006/metadata/properties" xmlns:ns2="88c3fd3a-9b54-46a3-ad5f-78ddaec0ed1c" xmlns:ns3="45627984-6dc1-4240-8a06-285dc85c31fe" targetNamespace="http://schemas.microsoft.com/office/2006/metadata/properties" ma:root="true" ma:fieldsID="496fe33f23874b00104186a94373c006" ns2:_="" ns3:_="">
    <xsd:import namespace="88c3fd3a-9b54-46a3-ad5f-78ddaec0ed1c"/>
    <xsd:import namespace="45627984-6dc1-4240-8a06-285dc85c31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c3fd3a-9b54-46a3-ad5f-78ddaec0e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7984-6dc1-4240-8a06-285dc85c31f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f90c1b-06df-42b2-9ed0-ca4b5b5ca702}" ma:internalName="TaxCatchAll" ma:showField="CatchAllData" ma:web="45627984-6dc1-4240-8a06-285dc85c31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627984-6dc1-4240-8a06-285dc85c31fe" xsi:nil="true"/>
    <lcf76f155ced4ddcb4097134ff3c332f xmlns="88c3fd3a-9b54-46a3-ad5f-78ddaec0ed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EAAED5-3E0F-4326-995F-A8CF0A0D9213}"/>
</file>

<file path=customXml/itemProps2.xml><?xml version="1.0" encoding="utf-8"?>
<ds:datastoreItem xmlns:ds="http://schemas.openxmlformats.org/officeDocument/2006/customXml" ds:itemID="{028F9306-BD0A-4AD6-B064-9B470C599F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DAF79A-423F-4C17-BEFF-7EDA036DE7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FENSTERBAU%20FRONTALE%202026%20Briefbogen-Vorlage%20DE</ap:Template>
  <ap:Application>Microsoft Word for the web</ap:Application>
  <ap:DocSecurity>0</ap:DocSecurity>
  <ap:ScaleCrop>false</ap:ScaleCrop>
  <ap:Company>NürnbergMesse GmbH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Laura-Alicia Garbarczyk</dc:creator>
  <lastModifiedBy>Laura-Alicia Garbarczyk</lastModifiedBy>
  <revision>3</revision>
  <dcterms:created xsi:type="dcterms:W3CDTF">2025-09-24T12:28:00.0000000Z</dcterms:created>
  <dcterms:modified xsi:type="dcterms:W3CDTF">2025-09-24T12:49:09.3634119Z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0x010100773A39759C6B534687D3AD3095BE4C58</vt:lpwstr>
  </property>
  <property fmtid="{D5CDD505-2E9C-101B-9397-08002B2CF9AE}" pid="3" name="MediaServiceImageTags">
    <vt:lpwstr/>
  </property>
</Properties>
</file>