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078FA" w:rsidR="006078FA" w:rsidP="006078FA" w:rsidRDefault="006078FA" w14:paraId="01A2174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Company </w:t>
      </w:r>
    </w:p>
    <w:p w:rsidRPr="006078FA" w:rsidR="006078FA" w:rsidP="006078FA" w:rsidRDefault="006078FA" w14:paraId="426352A9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Mr. / Mrs. XX  </w:t>
      </w:r>
    </w:p>
    <w:p w:rsidRPr="006078FA" w:rsidR="006078FA" w:rsidP="006078FA" w:rsidRDefault="006078FA" w14:paraId="7766F7C2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Street 1 </w:t>
      </w:r>
    </w:p>
    <w:p w:rsidRPr="006078FA" w:rsidR="006078FA" w:rsidP="006078FA" w:rsidRDefault="006078FA" w14:paraId="443BB507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12345 City </w:t>
      </w:r>
    </w:p>
    <w:p w:rsidRPr="006078FA" w:rsidR="006078FA" w:rsidP="006078FA" w:rsidRDefault="006078FA" w14:paraId="419CA89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31FC2A3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31EBF112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438C13C2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6FDED99B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534F113C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1B550371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b/>
          <w:bCs/>
          <w:sz w:val="20"/>
          <w:szCs w:val="20"/>
          <w:lang w:val="en-US"/>
        </w:rPr>
        <w:t>Personal invitation to FENSTERBAU FRONTALE 2026</w:t>
      </w: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2771B4F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5037E99A" w14:textId="055C07DD">
      <w:pPr>
        <w:rPr>
          <w:rFonts w:ascii="NMText Offc" w:hAnsi="NMText Offc"/>
          <w:sz w:val="20"/>
          <w:szCs w:val="20"/>
          <w:lang w:val="en-US"/>
        </w:rPr>
      </w:pPr>
      <w:r w:rsidRPr="3625ADFE" w:rsidR="006078FA">
        <w:rPr>
          <w:rFonts w:ascii="NMText Offc" w:hAnsi="NMText Offc"/>
          <w:sz w:val="20"/>
          <w:szCs w:val="20"/>
          <w:lang w:val="en-US"/>
        </w:rPr>
        <w:t>Dear Mr. / Ms. XX, </w:t>
      </w:r>
    </w:p>
    <w:p w:rsidRPr="006078FA" w:rsidR="006078FA" w:rsidP="006078FA" w:rsidRDefault="006078FA" w14:paraId="0C09A78B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696D36DE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 xml:space="preserve">We cordially invite you to visit us </w:t>
      </w:r>
      <w:r w:rsidRPr="006078FA">
        <w:rPr>
          <w:rFonts w:ascii="NMText Offc" w:hAnsi="NMText Offc"/>
          <w:b/>
          <w:bCs/>
          <w:sz w:val="20"/>
          <w:szCs w:val="20"/>
          <w:lang w:val="en-US"/>
        </w:rPr>
        <w:t>from 24 to 27 March 2026</w:t>
      </w:r>
      <w:r w:rsidRPr="006078FA">
        <w:rPr>
          <w:rFonts w:ascii="NMText Offc" w:hAnsi="NMText Offc"/>
          <w:sz w:val="20"/>
          <w:szCs w:val="20"/>
          <w:lang w:val="en-US"/>
        </w:rPr>
        <w:t xml:space="preserve"> at </w:t>
      </w:r>
      <w:r w:rsidRPr="006078FA">
        <w:rPr>
          <w:rFonts w:ascii="NMText Offc" w:hAnsi="NMText Offc"/>
          <w:b/>
          <w:bCs/>
          <w:sz w:val="20"/>
          <w:szCs w:val="20"/>
          <w:lang w:val="en-US"/>
        </w:rPr>
        <w:t>FENSTERBAU FRONTALE in Nuremberg</w:t>
      </w:r>
      <w:r w:rsidRPr="006078FA">
        <w:rPr>
          <w:rFonts w:ascii="NMText Offc" w:hAnsi="NMText Offc"/>
          <w:sz w:val="20"/>
          <w:szCs w:val="20"/>
          <w:lang w:val="en-US"/>
        </w:rPr>
        <w:t xml:space="preserve"> – the world's leading trade fair for windows, doors and facades. </w:t>
      </w:r>
    </w:p>
    <w:p w:rsidRPr="006078FA" w:rsidR="006078FA" w:rsidP="006078FA" w:rsidRDefault="006078FA" w14:paraId="1DDEC568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0647E9B2" w14:textId="77777777" w14:noSpellErr="1">
      <w:pPr>
        <w:rPr>
          <w:rFonts w:ascii="NMText Offc" w:hAnsi="NMText Offc"/>
          <w:sz w:val="20"/>
          <w:szCs w:val="20"/>
          <w:lang w:val="en-US"/>
        </w:rPr>
      </w:pPr>
      <w:r w:rsidRPr="77E807DC" w:rsidR="006078FA">
        <w:rPr>
          <w:rFonts w:ascii="NMText Offc" w:hAnsi="NMText Offc"/>
          <w:sz w:val="20"/>
          <w:szCs w:val="20"/>
          <w:lang w:val="en-US"/>
        </w:rPr>
        <w:t xml:space="preserve">Discover our latest and proven products from the fields of </w:t>
      </w:r>
      <w:r w:rsidRPr="77E807DC" w:rsidR="006078FA">
        <w:rPr>
          <w:rFonts w:ascii="NMText Offc" w:hAnsi="NMText Offc"/>
          <w:sz w:val="20"/>
          <w:szCs w:val="20"/>
          <w:highlight w:val="lightGray"/>
          <w:lang w:val="en-US"/>
        </w:rPr>
        <w:t>profile systems, glass in architecture, fastening technology, safety technology, machines, systems</w:t>
      </w:r>
      <w:r w:rsidRPr="77E807DC" w:rsidR="006078FA">
        <w:rPr>
          <w:rFonts w:ascii="NMText Offc" w:hAnsi="NMText Offc"/>
          <w:sz w:val="20"/>
          <w:szCs w:val="20"/>
          <w:lang w:val="en-US"/>
        </w:rPr>
        <w:t xml:space="preserve"> </w:t>
      </w:r>
      <w:r w:rsidRPr="77E807DC" w:rsidR="006078FA">
        <w:rPr>
          <w:rFonts w:ascii="NMText Offc" w:hAnsi="NMText Offc"/>
          <w:i w:val="1"/>
          <w:iCs w:val="1"/>
          <w:sz w:val="20"/>
          <w:szCs w:val="20"/>
          <w:lang w:val="en-US"/>
        </w:rPr>
        <w:t xml:space="preserve">(please select or complete as </w:t>
      </w:r>
      <w:r w:rsidRPr="77E807DC" w:rsidR="006078FA">
        <w:rPr>
          <w:rFonts w:ascii="NMText Offc" w:hAnsi="NMText Offc"/>
          <w:i w:val="1"/>
          <w:iCs w:val="1"/>
          <w:sz w:val="20"/>
          <w:szCs w:val="20"/>
          <w:lang w:val="en-US"/>
        </w:rPr>
        <w:t>appropriate)</w:t>
      </w:r>
      <w:r w:rsidRPr="77E807DC" w:rsidR="006078FA">
        <w:rPr>
          <w:rFonts w:ascii="NMText Offc" w:hAnsi="NMText Offc"/>
          <w:sz w:val="20"/>
          <w:szCs w:val="20"/>
          <w:lang w:val="en-US"/>
        </w:rPr>
        <w:t xml:space="preserve"> and let us talk with you </w:t>
      </w:r>
      <w:r w:rsidRPr="77E807DC" w:rsidR="006078FA">
        <w:rPr>
          <w:rFonts w:ascii="NMText Offc" w:hAnsi="NMText Offc"/>
          <w:b w:val="1"/>
          <w:bCs w:val="1"/>
          <w:sz w:val="20"/>
          <w:szCs w:val="20"/>
          <w:lang w:val="en-US"/>
        </w:rPr>
        <w:t>personally</w:t>
      </w:r>
      <w:r w:rsidRPr="77E807DC" w:rsidR="006078FA">
        <w:rPr>
          <w:rFonts w:ascii="NMText Offc" w:hAnsi="NMText Offc"/>
          <w:sz w:val="20"/>
          <w:szCs w:val="20"/>
          <w:lang w:val="en-US"/>
        </w:rPr>
        <w:t xml:space="preserve"> about trends, </w:t>
      </w:r>
      <w:r w:rsidRPr="77E807DC" w:rsidR="006078FA">
        <w:rPr>
          <w:rFonts w:ascii="NMText Offc" w:hAnsi="NMText Offc"/>
          <w:sz w:val="20"/>
          <w:szCs w:val="20"/>
          <w:lang w:val="en-US"/>
        </w:rPr>
        <w:t>innovations</w:t>
      </w:r>
      <w:r w:rsidRPr="77E807DC" w:rsidR="006078FA">
        <w:rPr>
          <w:rFonts w:ascii="NMText Offc" w:hAnsi="NMText Offc"/>
          <w:sz w:val="20"/>
          <w:szCs w:val="20"/>
          <w:lang w:val="en-US"/>
        </w:rPr>
        <w:t xml:space="preserve"> and developments. </w:t>
      </w:r>
    </w:p>
    <w:p w:rsidRPr="006078FA" w:rsidR="006078FA" w:rsidP="006078FA" w:rsidRDefault="006078FA" w14:paraId="0FDD0D03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2E48DA2C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 xml:space="preserve">You will find us in </w:t>
      </w:r>
      <w:r w:rsidRPr="006078FA">
        <w:rPr>
          <w:rFonts w:ascii="NMText Offc" w:hAnsi="NMText Offc"/>
          <w:b/>
          <w:bCs/>
          <w:sz w:val="20"/>
          <w:szCs w:val="20"/>
          <w:lang w:val="en-US"/>
        </w:rPr>
        <w:t>Hall X, Stand X-XXX</w:t>
      </w:r>
      <w:r w:rsidRPr="006078FA">
        <w:rPr>
          <w:rFonts w:ascii="NMText Offc" w:hAnsi="NMText Offc"/>
          <w:sz w:val="20"/>
          <w:szCs w:val="20"/>
          <w:lang w:val="en-US"/>
        </w:rPr>
        <w:t xml:space="preserve">. </w:t>
      </w:r>
      <w:r w:rsidRPr="006078FA">
        <w:rPr>
          <w:rFonts w:ascii="NMText Offc" w:hAnsi="NMText Offc"/>
          <w:i/>
          <w:iCs/>
          <w:sz w:val="20"/>
          <w:szCs w:val="20"/>
          <w:lang w:val="en-US"/>
        </w:rPr>
        <w:t>(please complete)</w:t>
      </w: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3BE698A9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187B5A99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 xml:space="preserve">For your free admission please use the </w:t>
      </w:r>
      <w:r w:rsidRPr="006078FA">
        <w:rPr>
          <w:rFonts w:ascii="NMText Offc" w:hAnsi="NMText Offc"/>
          <w:b/>
          <w:bCs/>
          <w:sz w:val="20"/>
          <w:szCs w:val="20"/>
          <w:lang w:val="en-US"/>
        </w:rPr>
        <w:t>voucher code XXXXX</w:t>
      </w:r>
      <w:r w:rsidRPr="006078FA">
        <w:rPr>
          <w:rFonts w:ascii="NMText Offc" w:hAnsi="NMText Offc"/>
          <w:sz w:val="20"/>
          <w:szCs w:val="20"/>
          <w:lang w:val="en-US"/>
        </w:rPr>
        <w:t xml:space="preserve"> / the enclosed admission voucher. </w:t>
      </w:r>
      <w:r w:rsidRPr="006078FA">
        <w:rPr>
          <w:rFonts w:ascii="NMText Offc" w:hAnsi="NMText Offc"/>
          <w:i/>
          <w:iCs/>
          <w:sz w:val="20"/>
          <w:szCs w:val="20"/>
          <w:lang w:val="en-US"/>
        </w:rPr>
        <w:t>(Please select and complete as appropriate)</w:t>
      </w:r>
      <w:r w:rsidRPr="006078FA">
        <w:rPr>
          <w:rFonts w:ascii="NMText Offc" w:hAnsi="NMText Offc"/>
          <w:sz w:val="20"/>
          <w:szCs w:val="20"/>
          <w:lang w:val="en-US"/>
        </w:rPr>
        <w:t xml:space="preserve"> Please note that pre-registration at </w:t>
      </w:r>
      <w:hyperlink w:tgtFrame="_blank" w:history="1" r:id="rId9">
        <w:r w:rsidRPr="006078FA">
          <w:rPr>
            <w:rStyle w:val="Hyperlink"/>
            <w:rFonts w:ascii="NMText Offc" w:hAnsi="NMText Offc"/>
            <w:sz w:val="20"/>
            <w:szCs w:val="20"/>
            <w:lang w:val="en-US"/>
          </w:rPr>
          <w:t>frontale.de/</w:t>
        </w:r>
        <w:proofErr w:type="spellStart"/>
        <w:r w:rsidRPr="006078FA">
          <w:rPr>
            <w:rStyle w:val="Hyperlink"/>
            <w:rFonts w:ascii="NMText Offc" w:hAnsi="NMText Offc"/>
            <w:sz w:val="20"/>
            <w:szCs w:val="20"/>
            <w:lang w:val="en-US"/>
          </w:rPr>
          <w:t>gutschein</w:t>
        </w:r>
        <w:proofErr w:type="spellEnd"/>
      </w:hyperlink>
      <w:r w:rsidRPr="006078FA">
        <w:rPr>
          <w:rFonts w:ascii="NMText Offc" w:hAnsi="NMText Offc"/>
          <w:sz w:val="20"/>
          <w:szCs w:val="20"/>
          <w:lang w:val="en-US"/>
        </w:rPr>
        <w:t xml:space="preserve"> is required. The tickets are mobile and allow contactless access.  </w:t>
      </w:r>
    </w:p>
    <w:p w:rsidRPr="006078FA" w:rsidR="006078FA" w:rsidP="006078FA" w:rsidRDefault="006078FA" w14:paraId="4F4F52D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77E807DC" w:rsidRDefault="006078FA" w14:paraId="23CC98FB" w14:textId="30EFDD51">
      <w:pPr>
        <w:pStyle w:val="Standard"/>
        <w:rPr>
          <w:rFonts w:ascii="NMText Offc" w:hAnsi="NMText Offc"/>
          <w:sz w:val="20"/>
          <w:szCs w:val="20"/>
          <w:lang w:val="en-US"/>
        </w:rPr>
      </w:pPr>
      <w:r w:rsidRPr="77E807DC" w:rsidR="006078FA">
        <w:rPr>
          <w:rFonts w:ascii="NMText Offc" w:hAnsi="NMText Offc"/>
          <w:sz w:val="20"/>
          <w:szCs w:val="20"/>
          <w:lang w:val="en-US"/>
        </w:rPr>
        <w:t>We will be happy to take the time to answer your individual questions. Please make an appointment with us in advance: </w:t>
      </w:r>
    </w:p>
    <w:p w:rsidRPr="006078FA" w:rsidR="006078FA" w:rsidP="006078FA" w:rsidRDefault="006078FA" w14:paraId="7B15A248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07FFA0D7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i/>
          <w:iCs/>
          <w:sz w:val="20"/>
          <w:szCs w:val="20"/>
          <w:lang w:val="en-US"/>
        </w:rPr>
        <w:t>(Please add your contact details)</w:t>
      </w: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74CA152B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079B1440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You can also look forward to exciting presentations, discussion panels and practical pitches at the FENSTERBAU FRONTALE FORUM, the Architecture-Window-Facade Forum and other special shows. </w:t>
      </w:r>
    </w:p>
    <w:p w:rsidRPr="006078FA" w:rsidR="006078FA" w:rsidP="006078FA" w:rsidRDefault="006078FA" w14:paraId="63649804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2528B735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We can't wait to see you there! </w:t>
      </w:r>
    </w:p>
    <w:p w:rsidRPr="006078FA" w:rsidR="006078FA" w:rsidP="006078FA" w:rsidRDefault="006078FA" w14:paraId="2609395B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4AEA2E60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1501FC4F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 </w:t>
      </w:r>
    </w:p>
    <w:p w:rsidRPr="006078FA" w:rsidR="006078FA" w:rsidP="006078FA" w:rsidRDefault="006078FA" w14:paraId="0839179A" w14:textId="77777777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sz w:val="20"/>
          <w:szCs w:val="20"/>
          <w:lang w:val="en-US"/>
        </w:rPr>
        <w:t>Best regards </w:t>
      </w:r>
    </w:p>
    <w:p w:rsidRPr="006078FA" w:rsidR="00F37EFC" w:rsidRDefault="00F37EFC" w14:paraId="68717D61" w14:textId="77777777">
      <w:pPr>
        <w:rPr>
          <w:rFonts w:ascii="NMText Offc" w:hAnsi="NMText Offc"/>
          <w:sz w:val="20"/>
          <w:szCs w:val="20"/>
          <w:lang w:val="en-US"/>
        </w:rPr>
      </w:pPr>
    </w:p>
    <w:p w:rsidRPr="006078FA" w:rsidR="0063662C" w:rsidRDefault="006078FA" w14:paraId="64E3E673" w14:textId="29D586E8">
      <w:pPr>
        <w:rPr>
          <w:rFonts w:ascii="NMText Offc" w:hAnsi="NMText Offc"/>
          <w:sz w:val="20"/>
          <w:szCs w:val="20"/>
          <w:lang w:val="en-US"/>
        </w:rPr>
      </w:pPr>
      <w:r w:rsidRPr="006078FA">
        <w:rPr>
          <w:rFonts w:ascii="NMText Offc" w:hAnsi="NMText Offc"/>
          <w:i/>
          <w:iCs/>
          <w:sz w:val="20"/>
          <w:szCs w:val="20"/>
          <w:lang w:val="en-US"/>
        </w:rPr>
        <w:t>(Please add your</w:t>
      </w:r>
      <w:r>
        <w:rPr>
          <w:rFonts w:ascii="NMText Offc" w:hAnsi="NMText Offc"/>
          <w:i/>
          <w:iCs/>
          <w:sz w:val="20"/>
          <w:szCs w:val="20"/>
          <w:lang w:val="en-US"/>
        </w:rPr>
        <w:t xml:space="preserve"> signature)</w:t>
      </w:r>
    </w:p>
    <w:p w:rsidRPr="006078FA" w:rsidR="0063662C" w:rsidP="77E807DC" w:rsidRDefault="0063662C" w14:paraId="34348119" w14:noSpellErr="1" w14:textId="50BBE0C0">
      <w:pPr>
        <w:pStyle w:val="Standard"/>
        <w:rPr>
          <w:rFonts w:ascii="NMText Offc" w:hAnsi="NMText Offc"/>
          <w:sz w:val="20"/>
          <w:szCs w:val="20"/>
          <w:lang w:val="en-US"/>
        </w:rPr>
      </w:pPr>
    </w:p>
    <w:sectPr w:rsidRPr="006078FA" w:rsidR="0063662C" w:rsidSect="00495AD8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 w:code="9"/>
      <w:pgMar w:top="3119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78FA" w:rsidP="0063662C" w:rsidRDefault="006078FA" w14:paraId="3DE7AB51" w14:textId="77777777">
      <w:r>
        <w:separator/>
      </w:r>
    </w:p>
  </w:endnote>
  <w:endnote w:type="continuationSeparator" w:id="0">
    <w:p w:rsidR="006078FA" w:rsidP="0063662C" w:rsidRDefault="006078FA" w14:paraId="6369DC8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MText Offc">
    <w:panose1 w:val="00000000000000000000"/>
    <w:charset w:val="00"/>
    <w:family w:val="auto"/>
    <w:pitch w:val="variable"/>
    <w:sig w:usb0="A00000FF" w:usb1="0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D76E45" w14:paraId="5A69E0C9" w14:textId="77777777">
    <w:pPr>
      <w:pStyle w:val="Fuzeile"/>
    </w:pPr>
    <w:r>
      <w:rPr>
        <w:noProof/>
      </w:rPr>
      <w:drawing>
        <wp:anchor distT="0" distB="0" distL="114300" distR="114300" simplePos="0" relativeHeight="251727872" behindDoc="1" locked="0" layoutInCell="1" allowOverlap="1" wp14:anchorId="07E289E1" wp14:editId="18D03370">
          <wp:simplePos x="0" y="0"/>
          <wp:positionH relativeFrom="column">
            <wp:posOffset>5293150</wp:posOffset>
          </wp:positionH>
          <wp:positionV relativeFrom="paragraph">
            <wp:posOffset>-228751</wp:posOffset>
          </wp:positionV>
          <wp:extent cx="1536700" cy="829506"/>
          <wp:effectExtent l="0" t="0" r="0" b="0"/>
          <wp:wrapNone/>
          <wp:docPr id="170517339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123620" name="Grafik 187512362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8152"/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8297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D76E45" w14:paraId="713D414C" w14:textId="77777777">
    <w:pPr>
      <w:pStyle w:val="Fuzeile"/>
    </w:pPr>
    <w:r>
      <w:rPr>
        <w:noProof/>
      </w:rPr>
      <w:drawing>
        <wp:anchor distT="0" distB="0" distL="114300" distR="114300" simplePos="0" relativeHeight="251725824" behindDoc="1" locked="0" layoutInCell="1" allowOverlap="1" wp14:anchorId="570F9D64" wp14:editId="0D15F978">
          <wp:simplePos x="0" y="0"/>
          <wp:positionH relativeFrom="column">
            <wp:posOffset>5295034</wp:posOffset>
          </wp:positionH>
          <wp:positionV relativeFrom="paragraph">
            <wp:posOffset>-3184794</wp:posOffset>
          </wp:positionV>
          <wp:extent cx="1537200" cy="3798000"/>
          <wp:effectExtent l="0" t="0" r="0" b="0"/>
          <wp:wrapNone/>
          <wp:docPr id="187512362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123620" name="Grafik 18751236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7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78FA" w:rsidP="0063662C" w:rsidRDefault="006078FA" w14:paraId="63804FF6" w14:textId="77777777">
      <w:r>
        <w:separator/>
      </w:r>
    </w:p>
  </w:footnote>
  <w:footnote w:type="continuationSeparator" w:id="0">
    <w:p w:rsidR="006078FA" w:rsidP="0063662C" w:rsidRDefault="006078FA" w14:paraId="298477B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E5578D" w14:paraId="39A624E9" w14:textId="77777777">
    <w:pPr>
      <w:pStyle w:val="Kopfzeile"/>
    </w:pPr>
    <w:r>
      <w:rPr>
        <w:noProof/>
      </w:rPr>
      <w:drawing>
        <wp:anchor distT="0" distB="0" distL="114300" distR="114300" simplePos="0" relativeHeight="251723776" behindDoc="1" locked="0" layoutInCell="1" allowOverlap="1" wp14:anchorId="79AE0D83" wp14:editId="25494B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2800" cy="1447200"/>
          <wp:effectExtent l="0" t="0" r="3810" b="0"/>
          <wp:wrapNone/>
          <wp:docPr id="17317483" name="Grafik 3" descr="Ein Bild, das Text, Screenshot, Schrif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388349" name="Grafik 3" descr="Ein Bild, das Text, Screenshot, Schrift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4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E5578D" w14:paraId="262B52C8" w14:textId="77777777">
    <w:pPr>
      <w:pStyle w:val="Kopfzeile"/>
    </w:pPr>
    <w:r>
      <w:rPr>
        <w:noProof/>
      </w:rPr>
      <w:drawing>
        <wp:anchor distT="0" distB="0" distL="114300" distR="114300" simplePos="0" relativeHeight="251721728" behindDoc="1" locked="0" layoutInCell="1" allowOverlap="1" wp14:anchorId="06521A18" wp14:editId="16BFCC5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2800" cy="1447200"/>
          <wp:effectExtent l="0" t="0" r="3810" b="0"/>
          <wp:wrapNone/>
          <wp:docPr id="1257388349" name="Grafik 3" descr="Ein Bild, das Text, Screenshot, Schrif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388349" name="Grafik 3" descr="Ein Bild, das Text, Screenshot, Schrift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4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FA"/>
    <w:rsid w:val="000109A3"/>
    <w:rsid w:val="000158E0"/>
    <w:rsid w:val="0002209A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C31FA"/>
    <w:rsid w:val="002138F0"/>
    <w:rsid w:val="0025117B"/>
    <w:rsid w:val="00255E0A"/>
    <w:rsid w:val="00257057"/>
    <w:rsid w:val="00265E58"/>
    <w:rsid w:val="002B1E53"/>
    <w:rsid w:val="002D1719"/>
    <w:rsid w:val="002E0DEB"/>
    <w:rsid w:val="00304711"/>
    <w:rsid w:val="00360BEF"/>
    <w:rsid w:val="003818BD"/>
    <w:rsid w:val="003A761F"/>
    <w:rsid w:val="003B63B0"/>
    <w:rsid w:val="003F53B7"/>
    <w:rsid w:val="00407F72"/>
    <w:rsid w:val="00431207"/>
    <w:rsid w:val="00432D75"/>
    <w:rsid w:val="00454856"/>
    <w:rsid w:val="004915EB"/>
    <w:rsid w:val="00495AD8"/>
    <w:rsid w:val="004A64BB"/>
    <w:rsid w:val="004D1B05"/>
    <w:rsid w:val="004D22C4"/>
    <w:rsid w:val="004E1431"/>
    <w:rsid w:val="0050520B"/>
    <w:rsid w:val="0051564F"/>
    <w:rsid w:val="00526287"/>
    <w:rsid w:val="00543E99"/>
    <w:rsid w:val="00544D8E"/>
    <w:rsid w:val="005976C6"/>
    <w:rsid w:val="0059770F"/>
    <w:rsid w:val="005A51C6"/>
    <w:rsid w:val="005A5367"/>
    <w:rsid w:val="005B36C2"/>
    <w:rsid w:val="005C20CA"/>
    <w:rsid w:val="005C4867"/>
    <w:rsid w:val="005D22DF"/>
    <w:rsid w:val="005F7641"/>
    <w:rsid w:val="006078FA"/>
    <w:rsid w:val="00610325"/>
    <w:rsid w:val="00627DAB"/>
    <w:rsid w:val="0063662C"/>
    <w:rsid w:val="00643214"/>
    <w:rsid w:val="00654741"/>
    <w:rsid w:val="006855B7"/>
    <w:rsid w:val="0068784A"/>
    <w:rsid w:val="006A27A1"/>
    <w:rsid w:val="006A2DE0"/>
    <w:rsid w:val="006E5547"/>
    <w:rsid w:val="00703315"/>
    <w:rsid w:val="00710406"/>
    <w:rsid w:val="00712853"/>
    <w:rsid w:val="0071797A"/>
    <w:rsid w:val="00724291"/>
    <w:rsid w:val="007467CC"/>
    <w:rsid w:val="007761B6"/>
    <w:rsid w:val="00792377"/>
    <w:rsid w:val="007D425E"/>
    <w:rsid w:val="007F0A82"/>
    <w:rsid w:val="008218A5"/>
    <w:rsid w:val="00824F43"/>
    <w:rsid w:val="008269D0"/>
    <w:rsid w:val="00860602"/>
    <w:rsid w:val="008B5184"/>
    <w:rsid w:val="008E6A06"/>
    <w:rsid w:val="008F3FB9"/>
    <w:rsid w:val="0091658A"/>
    <w:rsid w:val="00921298"/>
    <w:rsid w:val="00923137"/>
    <w:rsid w:val="00943DA0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270EB"/>
    <w:rsid w:val="00B271A0"/>
    <w:rsid w:val="00B339AF"/>
    <w:rsid w:val="00B6267C"/>
    <w:rsid w:val="00BD0ED2"/>
    <w:rsid w:val="00BE3D7D"/>
    <w:rsid w:val="00BE4883"/>
    <w:rsid w:val="00C03369"/>
    <w:rsid w:val="00C5575B"/>
    <w:rsid w:val="00C62CBA"/>
    <w:rsid w:val="00C85B7F"/>
    <w:rsid w:val="00CA076C"/>
    <w:rsid w:val="00CB1471"/>
    <w:rsid w:val="00CB379C"/>
    <w:rsid w:val="00CB4AB0"/>
    <w:rsid w:val="00CB66EB"/>
    <w:rsid w:val="00CD17C2"/>
    <w:rsid w:val="00CE1CF8"/>
    <w:rsid w:val="00CE2DCC"/>
    <w:rsid w:val="00CF0D7A"/>
    <w:rsid w:val="00CF48DE"/>
    <w:rsid w:val="00D221A3"/>
    <w:rsid w:val="00D34699"/>
    <w:rsid w:val="00D53A4C"/>
    <w:rsid w:val="00D62F2A"/>
    <w:rsid w:val="00D76E45"/>
    <w:rsid w:val="00D9458B"/>
    <w:rsid w:val="00D94FB0"/>
    <w:rsid w:val="00DA1B38"/>
    <w:rsid w:val="00DD5853"/>
    <w:rsid w:val="00DE6477"/>
    <w:rsid w:val="00E14514"/>
    <w:rsid w:val="00E207A9"/>
    <w:rsid w:val="00E24270"/>
    <w:rsid w:val="00E31D74"/>
    <w:rsid w:val="00E4342B"/>
    <w:rsid w:val="00E435A3"/>
    <w:rsid w:val="00E471AB"/>
    <w:rsid w:val="00E5578D"/>
    <w:rsid w:val="00E6251E"/>
    <w:rsid w:val="00E66C19"/>
    <w:rsid w:val="00EA07E2"/>
    <w:rsid w:val="00EA58A4"/>
    <w:rsid w:val="00EC1D7A"/>
    <w:rsid w:val="00EF640C"/>
    <w:rsid w:val="00F02F40"/>
    <w:rsid w:val="00F26F9E"/>
    <w:rsid w:val="00F337BA"/>
    <w:rsid w:val="00F37238"/>
    <w:rsid w:val="00F37EFC"/>
    <w:rsid w:val="00F400E6"/>
    <w:rsid w:val="00F43EE6"/>
    <w:rsid w:val="00F50202"/>
    <w:rsid w:val="00FA65C8"/>
    <w:rsid w:val="00FC1AC5"/>
    <w:rsid w:val="00FD1F27"/>
    <w:rsid w:val="00FE1623"/>
    <w:rsid w:val="00FE416F"/>
    <w:rsid w:val="3625ADFE"/>
    <w:rsid w:val="77E8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B442"/>
  <w15:docId w15:val="{727CB4BD-B87F-44C5-8EF0-E040E359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SimSu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Arial" w:hAnsi="Arial" w:cs="Arial"/>
      <w:sz w:val="22"/>
      <w:szCs w:val="22"/>
      <w:lang w:eastAsia="zh-CN"/>
    </w:rPr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Formatvorlage1" w:customStyle="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6078FA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7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yperlink" Target="http://www.xx.info/einladung" TargetMode="Externa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uernbergmesse.sharepoint.com/sites/branding/general/Word-Vorlagen/Fachmessen/FENSTERBAU%20FRONTALE%202026%20Briefbogen-Vorlage%20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27984-6dc1-4240-8a06-285dc85c31fe" xsi:nil="true"/>
    <lcf76f155ced4ddcb4097134ff3c332f xmlns="88c3fd3a-9b54-46a3-ad5f-78ddaec0ed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A39759C6B534687D3AD3095BE4C58" ma:contentTypeVersion="14" ma:contentTypeDescription="Ein neues Dokument erstellen." ma:contentTypeScope="" ma:versionID="dd24ad5e482e4c5ae88e900de4b78a7b">
  <xsd:schema xmlns:xsd="http://www.w3.org/2001/XMLSchema" xmlns:xs="http://www.w3.org/2001/XMLSchema" xmlns:p="http://schemas.microsoft.com/office/2006/metadata/properties" xmlns:ns2="88c3fd3a-9b54-46a3-ad5f-78ddaec0ed1c" xmlns:ns3="45627984-6dc1-4240-8a06-285dc85c31fe" targetNamespace="http://schemas.microsoft.com/office/2006/metadata/properties" ma:root="true" ma:fieldsID="496fe33f23874b00104186a94373c006" ns2:_="" ns3:_="">
    <xsd:import namespace="88c3fd3a-9b54-46a3-ad5f-78ddaec0ed1c"/>
    <xsd:import namespace="45627984-6dc1-4240-8a06-285dc85c3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3fd3a-9b54-46a3-ad5f-78ddaec0e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7984-6dc1-4240-8a06-285dc85c31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f90c1b-06df-42b2-9ed0-ca4b5b5ca702}" ma:internalName="TaxCatchAll" ma:showField="CatchAllData" ma:web="45627984-6dc1-4240-8a06-285dc85c31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F9306-BD0A-4AD6-B064-9B470C599F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DAF79A-423F-4C17-BEFF-7EDA036DE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3893-ACD0-49B1-876E-30E73917E0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FENSTERBAU%20FRONTALE%202026%20Briefbogen-Vorlage%20EN</ap:Template>
  <ap:Application>Microsoft Word for the web</ap:Application>
  <ap:DocSecurity>0</ap:DocSecurity>
  <ap:ScaleCrop>false</ap:ScaleCrop>
  <ap:Company>NürnbergMesse GmbH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Laura-Alicia Garbarczyk</dc:creator>
  <lastModifiedBy>Ramona Wißmüller</lastModifiedBy>
  <revision>3</revision>
  <dcterms:created xsi:type="dcterms:W3CDTF">2025-09-24T12:31:00.0000000Z</dcterms:created>
  <dcterms:modified xsi:type="dcterms:W3CDTF">2025-09-30T10:33:35.1362626Z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0x010100773A39759C6B534687D3AD3095BE4C58</vt:lpwstr>
  </property>
  <property fmtid="{D5CDD505-2E9C-101B-9397-08002B2CF9AE}" pid="3" name="MediaServiceImageTags">
    <vt:lpwstr/>
  </property>
</Properties>
</file>