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56C5" w14:textId="6A30CFD3" w:rsidR="0074018E" w:rsidRDefault="0074018E" w:rsidP="0074018E">
      <w:pPr>
        <w:rPr>
          <w:sz w:val="20"/>
          <w:szCs w:val="20"/>
        </w:rPr>
      </w:pPr>
      <w:r>
        <w:rPr>
          <w:b/>
          <w:sz w:val="36"/>
          <w:szCs w:val="36"/>
        </w:rPr>
        <w:t>Kurztexte</w:t>
      </w:r>
      <w:r w:rsidR="003E36EA">
        <w:rPr>
          <w:b/>
          <w:sz w:val="36"/>
          <w:szCs w:val="36"/>
        </w:rPr>
        <w:br/>
      </w:r>
    </w:p>
    <w:p w14:paraId="5AE475EE" w14:textId="5E1C27D5" w:rsidR="003E36EA" w:rsidRPr="00345147" w:rsidRDefault="003E36EA" w:rsidP="003E36EA">
      <w:pPr>
        <w:rPr>
          <w:sz w:val="20"/>
          <w:szCs w:val="20"/>
        </w:rPr>
      </w:pPr>
      <w:r>
        <w:rPr>
          <w:sz w:val="20"/>
          <w:szCs w:val="20"/>
        </w:rPr>
        <w:br/>
      </w:r>
      <w:r w:rsidRPr="00A960C9">
        <w:rPr>
          <w:b/>
          <w:sz w:val="24"/>
          <w:szCs w:val="24"/>
          <w:u w:val="single"/>
          <w:lang w:eastAsia="en-US"/>
        </w:rPr>
        <w:t>Überschrift</w:t>
      </w:r>
      <w:r>
        <w:rPr>
          <w:b/>
          <w:sz w:val="24"/>
          <w:szCs w:val="24"/>
          <w:u w:val="single"/>
          <w:lang w:eastAsia="en-US"/>
        </w:rPr>
        <w:br/>
      </w:r>
      <w:r>
        <w:rPr>
          <w:b/>
          <w:sz w:val="20"/>
          <w:szCs w:val="20"/>
          <w:lang w:eastAsia="en-US"/>
        </w:rPr>
        <w:br/>
        <w:t>55</w:t>
      </w:r>
      <w:r w:rsidRPr="00A960C9">
        <w:rPr>
          <w:b/>
          <w:sz w:val="20"/>
          <w:szCs w:val="20"/>
          <w:lang w:eastAsia="en-US"/>
        </w:rPr>
        <w:t xml:space="preserve"> Zeichen inkl. Leerzeichen:</w:t>
      </w:r>
      <w:r w:rsidRPr="00A960C9">
        <w:rPr>
          <w:b/>
          <w:sz w:val="20"/>
          <w:szCs w:val="20"/>
          <w:lang w:eastAsia="en-US"/>
        </w:rPr>
        <w:br/>
      </w:r>
      <w:r w:rsidRPr="000C661E">
        <w:rPr>
          <w:sz w:val="20"/>
        </w:rPr>
        <w:t>ENTDECKEN, ERLEBEN, MACHEN – auf der HOLZ-HANDWERK 202</w:t>
      </w:r>
      <w:r>
        <w:rPr>
          <w:sz w:val="20"/>
        </w:rPr>
        <w:t>6</w:t>
      </w:r>
      <w:r>
        <w:rPr>
          <w:b/>
          <w:sz w:val="24"/>
          <w:szCs w:val="24"/>
          <w:u w:val="single"/>
          <w:lang w:eastAsia="en-US"/>
        </w:rPr>
        <w:br/>
      </w:r>
      <w:r>
        <w:rPr>
          <w:b/>
          <w:sz w:val="24"/>
          <w:szCs w:val="24"/>
          <w:u w:val="single"/>
          <w:lang w:eastAsia="en-US"/>
        </w:rPr>
        <w:br/>
      </w:r>
      <w:r>
        <w:rPr>
          <w:b/>
          <w:sz w:val="24"/>
          <w:szCs w:val="24"/>
          <w:u w:val="single"/>
          <w:lang w:eastAsia="en-US"/>
        </w:rPr>
        <w:br/>
      </w:r>
      <w:r w:rsidRPr="00A960C9">
        <w:rPr>
          <w:b/>
          <w:sz w:val="24"/>
          <w:szCs w:val="24"/>
          <w:u w:val="single"/>
          <w:lang w:eastAsia="en-US"/>
        </w:rPr>
        <w:t>Text</w:t>
      </w:r>
      <w:r>
        <w:rPr>
          <w:b/>
          <w:sz w:val="24"/>
          <w:szCs w:val="24"/>
          <w:u w:val="single"/>
          <w:lang w:eastAsia="en-US"/>
        </w:rPr>
        <w:br/>
      </w:r>
    </w:p>
    <w:p w14:paraId="098D193C" w14:textId="77777777" w:rsidR="003E36EA" w:rsidRPr="0010065A" w:rsidRDefault="003E36EA" w:rsidP="003E36EA">
      <w:pPr>
        <w:spacing w:line="320" w:lineRule="atLeast"/>
        <w:rPr>
          <w:sz w:val="20"/>
          <w:szCs w:val="20"/>
        </w:rPr>
      </w:pPr>
      <w:r>
        <w:rPr>
          <w:b/>
          <w:bCs/>
          <w:sz w:val="20"/>
          <w:szCs w:val="20"/>
          <w:lang w:eastAsia="en-US"/>
        </w:rPr>
        <w:t>324</w:t>
      </w:r>
      <w:r w:rsidRPr="00A960C9">
        <w:rPr>
          <w:b/>
          <w:bCs/>
          <w:sz w:val="20"/>
          <w:szCs w:val="20"/>
          <w:lang w:eastAsia="en-US"/>
        </w:rPr>
        <w:t xml:space="preserve"> Zeichen inkl. Leerzeichen:</w:t>
      </w:r>
      <w:r w:rsidRPr="00A960C9">
        <w:rPr>
          <w:rFonts w:asciiTheme="minorHAnsi" w:hAnsiTheme="minorHAnsi" w:cs="Times New Roman"/>
          <w:lang w:eastAsia="en-US"/>
        </w:rPr>
        <w:br/>
      </w:r>
      <w:bookmarkStart w:id="0" w:name="_Hlk142315738"/>
      <w:r w:rsidRPr="0010065A">
        <w:rPr>
          <w:sz w:val="20"/>
          <w:szCs w:val="20"/>
        </w:rPr>
        <w:t xml:space="preserve">Vom </w:t>
      </w:r>
      <w:r>
        <w:rPr>
          <w:sz w:val="20"/>
          <w:szCs w:val="20"/>
        </w:rPr>
        <w:t>24</w:t>
      </w:r>
      <w:r w:rsidRPr="0010065A">
        <w:rPr>
          <w:sz w:val="20"/>
          <w:szCs w:val="20"/>
        </w:rPr>
        <w:t>. bis 2</w:t>
      </w:r>
      <w:r>
        <w:rPr>
          <w:sz w:val="20"/>
          <w:szCs w:val="20"/>
        </w:rPr>
        <w:t>7</w:t>
      </w:r>
      <w:r w:rsidRPr="0010065A">
        <w:rPr>
          <w:sz w:val="20"/>
          <w:szCs w:val="20"/>
        </w:rPr>
        <w:t>. März 202</w:t>
      </w:r>
      <w:r>
        <w:rPr>
          <w:sz w:val="20"/>
          <w:szCs w:val="20"/>
        </w:rPr>
        <w:t>6</w:t>
      </w:r>
      <w:r w:rsidRPr="0010065A">
        <w:rPr>
          <w:sz w:val="20"/>
          <w:szCs w:val="20"/>
        </w:rPr>
        <w:t xml:space="preserve"> trifft sich </w:t>
      </w:r>
      <w:r w:rsidRPr="0010065A">
        <w:rPr>
          <w:color w:val="000000"/>
          <w:sz w:val="20"/>
          <w:szCs w:val="20"/>
        </w:rPr>
        <w:t xml:space="preserve">das </w:t>
      </w:r>
      <w:proofErr w:type="spellStart"/>
      <w:r w:rsidRPr="0010065A">
        <w:rPr>
          <w:color w:val="000000"/>
          <w:sz w:val="20"/>
          <w:szCs w:val="20"/>
        </w:rPr>
        <w:t>holzbe</w:t>
      </w:r>
      <w:proofErr w:type="spellEnd"/>
      <w:r w:rsidRPr="0010065A">
        <w:rPr>
          <w:color w:val="000000"/>
          <w:sz w:val="20"/>
          <w:szCs w:val="20"/>
        </w:rPr>
        <w:t>- und -verarbeitende Handwerk in seiner intensivsten Form</w:t>
      </w:r>
      <w:r>
        <w:rPr>
          <w:color w:val="000000"/>
          <w:sz w:val="20"/>
          <w:szCs w:val="20"/>
        </w:rPr>
        <w:t xml:space="preserve"> </w:t>
      </w:r>
      <w:r w:rsidRPr="009C0C77">
        <w:rPr>
          <w:color w:val="000000"/>
          <w:sz w:val="20"/>
          <w:szCs w:val="20"/>
        </w:rPr>
        <w:t>auf der HOLZ-HANDWERK in Nürnberg</w:t>
      </w:r>
      <w:r w:rsidRPr="0010065A">
        <w:rPr>
          <w:color w:val="000000"/>
          <w:sz w:val="20"/>
          <w:szCs w:val="20"/>
        </w:rPr>
        <w:t>: viel Zeit für persönliche Kundengespräche, Maschinen und Tools live im Einsatz, I</w:t>
      </w:r>
      <w:r w:rsidRPr="0010065A">
        <w:rPr>
          <w:sz w:val="20"/>
          <w:szCs w:val="20"/>
          <w:lang w:eastAsia="en-US"/>
        </w:rPr>
        <w:t xml:space="preserve">nnovative Lösungen sowie viel Raum </w:t>
      </w:r>
      <w:proofErr w:type="gramStart"/>
      <w:r w:rsidRPr="0010065A">
        <w:rPr>
          <w:sz w:val="20"/>
          <w:szCs w:val="20"/>
          <w:lang w:eastAsia="en-US"/>
        </w:rPr>
        <w:t>zum Netzwerken</w:t>
      </w:r>
      <w:bookmarkEnd w:id="0"/>
      <w:proofErr w:type="gramEnd"/>
      <w:r w:rsidRPr="0010065A">
        <w:rPr>
          <w:sz w:val="20"/>
          <w:szCs w:val="20"/>
        </w:rPr>
        <w:t xml:space="preserve">. </w:t>
      </w:r>
      <w:r w:rsidRPr="0010065A">
        <w:rPr>
          <w:sz w:val="20"/>
          <w:szCs w:val="20"/>
          <w:lang w:eastAsia="en-US"/>
        </w:rPr>
        <w:t xml:space="preserve">Jetzt Ticket sichern! </w:t>
      </w:r>
      <w:hyperlink r:id="rId9" w:history="1">
        <w:r w:rsidRPr="00345147">
          <w:rPr>
            <w:sz w:val="20"/>
            <w:szCs w:val="20"/>
          </w:rPr>
          <w:t>https://www.holz-handwerk.de/</w:t>
        </w:r>
      </w:hyperlink>
    </w:p>
    <w:p w14:paraId="050DCA3F" w14:textId="77777777" w:rsidR="003E36EA" w:rsidRDefault="003E36EA" w:rsidP="003E36EA">
      <w:pPr>
        <w:spacing w:line="320" w:lineRule="atLeast"/>
        <w:rPr>
          <w:sz w:val="20"/>
        </w:rPr>
      </w:pPr>
    </w:p>
    <w:p w14:paraId="017BE67D" w14:textId="3FDF6AB1" w:rsidR="003E36EA" w:rsidRDefault="003E36EA" w:rsidP="003E36EA">
      <w:pPr>
        <w:spacing w:line="320" w:lineRule="atLeast"/>
        <w:rPr>
          <w:sz w:val="20"/>
          <w:szCs w:val="20"/>
        </w:rPr>
      </w:pPr>
      <w:r>
        <w:rPr>
          <w:b/>
          <w:bCs/>
          <w:sz w:val="20"/>
          <w:szCs w:val="20"/>
          <w:lang w:eastAsia="en-US"/>
        </w:rPr>
        <w:t>470</w:t>
      </w:r>
      <w:r w:rsidRPr="00A960C9">
        <w:rPr>
          <w:b/>
          <w:bCs/>
          <w:sz w:val="20"/>
          <w:szCs w:val="20"/>
          <w:lang w:eastAsia="en-US"/>
        </w:rPr>
        <w:t xml:space="preserve"> Zeichen inkl. Leerzeichen:</w:t>
      </w:r>
      <w:r w:rsidRPr="00A960C9">
        <w:rPr>
          <w:rFonts w:asciiTheme="minorHAnsi" w:hAnsiTheme="minorHAnsi" w:cs="Times New Roman"/>
          <w:lang w:eastAsia="en-US"/>
        </w:rPr>
        <w:br/>
      </w:r>
      <w:bookmarkStart w:id="1" w:name="_Hlk142316086"/>
      <w:r w:rsidRPr="0010065A">
        <w:rPr>
          <w:sz w:val="20"/>
          <w:szCs w:val="20"/>
        </w:rPr>
        <w:t xml:space="preserve">Vom </w:t>
      </w:r>
      <w:r>
        <w:rPr>
          <w:sz w:val="20"/>
          <w:szCs w:val="20"/>
        </w:rPr>
        <w:t>24</w:t>
      </w:r>
      <w:r w:rsidRPr="0010065A">
        <w:rPr>
          <w:sz w:val="20"/>
          <w:szCs w:val="20"/>
        </w:rPr>
        <w:t>. bis 2</w:t>
      </w:r>
      <w:r>
        <w:rPr>
          <w:sz w:val="20"/>
          <w:szCs w:val="20"/>
        </w:rPr>
        <w:t>7</w:t>
      </w:r>
      <w:r w:rsidRPr="0010065A">
        <w:rPr>
          <w:sz w:val="20"/>
          <w:szCs w:val="20"/>
        </w:rPr>
        <w:t>. März 202</w:t>
      </w:r>
      <w:r>
        <w:rPr>
          <w:sz w:val="20"/>
          <w:szCs w:val="20"/>
        </w:rPr>
        <w:t>6</w:t>
      </w:r>
      <w:r w:rsidRPr="0010065A">
        <w:rPr>
          <w:sz w:val="20"/>
          <w:szCs w:val="20"/>
        </w:rPr>
        <w:t xml:space="preserve"> trifft sich </w:t>
      </w:r>
      <w:r w:rsidRPr="0010065A">
        <w:rPr>
          <w:color w:val="000000"/>
          <w:sz w:val="20"/>
          <w:szCs w:val="20"/>
        </w:rPr>
        <w:t xml:space="preserve">das </w:t>
      </w:r>
      <w:proofErr w:type="spellStart"/>
      <w:r w:rsidRPr="0010065A">
        <w:rPr>
          <w:color w:val="000000"/>
          <w:sz w:val="20"/>
          <w:szCs w:val="20"/>
        </w:rPr>
        <w:t>holzbe</w:t>
      </w:r>
      <w:proofErr w:type="spellEnd"/>
      <w:r w:rsidRPr="0010065A">
        <w:rPr>
          <w:color w:val="000000"/>
          <w:sz w:val="20"/>
          <w:szCs w:val="20"/>
        </w:rPr>
        <w:t>- und -verarbeitende Handwerk in seiner intensivsten Form</w:t>
      </w:r>
      <w:r>
        <w:rPr>
          <w:color w:val="000000"/>
          <w:sz w:val="20"/>
          <w:szCs w:val="20"/>
        </w:rPr>
        <w:t xml:space="preserve"> in Nürnberg</w:t>
      </w:r>
      <w:r w:rsidRPr="0010065A">
        <w:rPr>
          <w:color w:val="000000"/>
          <w:sz w:val="20"/>
          <w:szCs w:val="20"/>
        </w:rPr>
        <w:t>: viel Zeit für persönliche Kundengespräche</w:t>
      </w:r>
      <w:r w:rsidR="00287087">
        <w:rPr>
          <w:color w:val="000000"/>
          <w:sz w:val="20"/>
          <w:szCs w:val="20"/>
        </w:rPr>
        <w:t xml:space="preserve">; </w:t>
      </w:r>
      <w:r w:rsidRPr="0010065A">
        <w:rPr>
          <w:color w:val="000000"/>
          <w:sz w:val="20"/>
          <w:szCs w:val="20"/>
        </w:rPr>
        <w:t>Maschinen und Tools live im Einsatz, I</w:t>
      </w:r>
      <w:r w:rsidRPr="0010065A">
        <w:rPr>
          <w:sz w:val="20"/>
          <w:szCs w:val="20"/>
          <w:lang w:eastAsia="en-US"/>
        </w:rPr>
        <w:t xml:space="preserve">nnovative Lösungen sowie viel Raum </w:t>
      </w:r>
      <w:proofErr w:type="gramStart"/>
      <w:r w:rsidRPr="0010065A">
        <w:rPr>
          <w:sz w:val="20"/>
          <w:szCs w:val="20"/>
          <w:lang w:eastAsia="en-US"/>
        </w:rPr>
        <w:t>zum Netzwerken</w:t>
      </w:r>
      <w:proofErr w:type="gramEnd"/>
      <w:r>
        <w:rPr>
          <w:sz w:val="20"/>
        </w:rPr>
        <w:t xml:space="preserve">. </w:t>
      </w:r>
      <w:r w:rsidRPr="009007FE">
        <w:rPr>
          <w:color w:val="000000"/>
          <w:sz w:val="20"/>
          <w:szCs w:val="20"/>
        </w:rPr>
        <w:t xml:space="preserve">Diese familiäre, ungezwungene und ergebnisorientierte Atmosphäre macht die HOLZ-HANDWERK so beliebt bei Handwerkern </w:t>
      </w:r>
      <w:r>
        <w:rPr>
          <w:color w:val="000000"/>
          <w:sz w:val="20"/>
          <w:szCs w:val="20"/>
        </w:rPr>
        <w:t xml:space="preserve">(Schreinern, Tischlern, </w:t>
      </w:r>
      <w:r w:rsidRPr="00822D24">
        <w:rPr>
          <w:color w:val="000000"/>
          <w:sz w:val="20"/>
          <w:szCs w:val="20"/>
        </w:rPr>
        <w:t>Zimmerern)</w:t>
      </w:r>
      <w:r>
        <w:rPr>
          <w:rStyle w:val="Hervorhebung"/>
          <w:b/>
          <w:bCs/>
          <w:color w:val="5F6368"/>
          <w:sz w:val="21"/>
          <w:szCs w:val="21"/>
          <w:shd w:val="clear" w:color="auto" w:fill="FFFFFF"/>
        </w:rPr>
        <w:t xml:space="preserve"> </w:t>
      </w:r>
      <w:r w:rsidRPr="009007FE">
        <w:rPr>
          <w:color w:val="000000"/>
          <w:sz w:val="20"/>
          <w:szCs w:val="20"/>
        </w:rPr>
        <w:t>aus ganz Europa</w:t>
      </w:r>
      <w:r w:rsidRPr="009007FE">
        <w:rPr>
          <w:sz w:val="20"/>
          <w:szCs w:val="20"/>
        </w:rPr>
        <w:t>.</w:t>
      </w:r>
      <w:bookmarkEnd w:id="1"/>
      <w:r w:rsidRPr="009007FE">
        <w:rPr>
          <w:sz w:val="20"/>
          <w:szCs w:val="20"/>
        </w:rPr>
        <w:t xml:space="preserve"> Jetzt Ticket sichern! </w:t>
      </w:r>
      <w:hyperlink r:id="rId10" w:history="1">
        <w:r w:rsidRPr="009007FE">
          <w:rPr>
            <w:sz w:val="20"/>
            <w:szCs w:val="20"/>
          </w:rPr>
          <w:t>https://www.holz-handwerk.de/</w:t>
        </w:r>
      </w:hyperlink>
    </w:p>
    <w:p w14:paraId="0945FBD7" w14:textId="77777777" w:rsidR="003E36EA" w:rsidRDefault="003E36EA" w:rsidP="003E36EA">
      <w:pPr>
        <w:spacing w:line="320" w:lineRule="atLeast"/>
        <w:rPr>
          <w:sz w:val="20"/>
          <w:szCs w:val="20"/>
        </w:rPr>
      </w:pPr>
    </w:p>
    <w:p w14:paraId="5CDB23F2" w14:textId="77777777" w:rsidR="003E36EA" w:rsidRDefault="003E36EA" w:rsidP="003E36EA">
      <w:pPr>
        <w:spacing w:line="320" w:lineRule="atLeast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991</w:t>
      </w:r>
      <w:r w:rsidRPr="00A960C9">
        <w:rPr>
          <w:b/>
          <w:bCs/>
          <w:sz w:val="20"/>
          <w:szCs w:val="20"/>
          <w:lang w:eastAsia="en-US"/>
        </w:rPr>
        <w:t xml:space="preserve"> Zeichen inkl. Leerzeichen:</w:t>
      </w:r>
    </w:p>
    <w:p w14:paraId="5DFEF323" w14:textId="77777777" w:rsidR="003E36EA" w:rsidRDefault="003E36EA" w:rsidP="003E36EA">
      <w:pPr>
        <w:spacing w:line="320" w:lineRule="atLeast"/>
        <w:rPr>
          <w:sz w:val="20"/>
          <w:szCs w:val="20"/>
        </w:rPr>
      </w:pPr>
      <w:r w:rsidRPr="0010065A">
        <w:rPr>
          <w:sz w:val="20"/>
          <w:szCs w:val="20"/>
        </w:rPr>
        <w:t xml:space="preserve">Vom </w:t>
      </w:r>
      <w:r>
        <w:rPr>
          <w:sz w:val="20"/>
          <w:szCs w:val="20"/>
        </w:rPr>
        <w:t>24</w:t>
      </w:r>
      <w:r w:rsidRPr="0010065A">
        <w:rPr>
          <w:sz w:val="20"/>
          <w:szCs w:val="20"/>
        </w:rPr>
        <w:t>. bis 2</w:t>
      </w:r>
      <w:r>
        <w:rPr>
          <w:sz w:val="20"/>
          <w:szCs w:val="20"/>
        </w:rPr>
        <w:t>7</w:t>
      </w:r>
      <w:r w:rsidRPr="0010065A">
        <w:rPr>
          <w:sz w:val="20"/>
          <w:szCs w:val="20"/>
        </w:rPr>
        <w:t>. März 202</w:t>
      </w:r>
      <w:r>
        <w:rPr>
          <w:sz w:val="20"/>
          <w:szCs w:val="20"/>
        </w:rPr>
        <w:t>6</w:t>
      </w:r>
      <w:r w:rsidRPr="0010065A">
        <w:rPr>
          <w:sz w:val="20"/>
          <w:szCs w:val="20"/>
        </w:rPr>
        <w:t xml:space="preserve"> trifft sich </w:t>
      </w:r>
      <w:r w:rsidRPr="0010065A">
        <w:rPr>
          <w:color w:val="000000"/>
          <w:sz w:val="20"/>
          <w:szCs w:val="20"/>
        </w:rPr>
        <w:t xml:space="preserve">das </w:t>
      </w:r>
      <w:proofErr w:type="spellStart"/>
      <w:r w:rsidRPr="0010065A">
        <w:rPr>
          <w:color w:val="000000"/>
          <w:sz w:val="20"/>
          <w:szCs w:val="20"/>
        </w:rPr>
        <w:t>holzbe</w:t>
      </w:r>
      <w:proofErr w:type="spellEnd"/>
      <w:r w:rsidRPr="0010065A">
        <w:rPr>
          <w:color w:val="000000"/>
          <w:sz w:val="20"/>
          <w:szCs w:val="20"/>
        </w:rPr>
        <w:t>- und -verarbeitende Handwerk in seiner intensivsten Form</w:t>
      </w:r>
      <w:r>
        <w:rPr>
          <w:color w:val="000000"/>
          <w:sz w:val="20"/>
          <w:szCs w:val="20"/>
        </w:rPr>
        <w:t xml:space="preserve"> in Nürnberg</w:t>
      </w:r>
      <w:r w:rsidRPr="00A462A1">
        <w:rPr>
          <w:color w:val="000000"/>
          <w:sz w:val="20"/>
          <w:szCs w:val="20"/>
        </w:rPr>
        <w:t>: viel Zeit für persönliche Kundengespräche, Maschinen und Tools werden individuell erklärt und können direkt getestet und ausprobiert werden. Diese familiäre, ungezwungene und ergebnisorientierte</w:t>
      </w:r>
      <w:r w:rsidRPr="009007FE">
        <w:rPr>
          <w:color w:val="000000"/>
          <w:sz w:val="20"/>
          <w:szCs w:val="20"/>
        </w:rPr>
        <w:t xml:space="preserve"> Atmosphäre macht die HOLZ-HANDWERK so beliebt bei Handwerkern </w:t>
      </w:r>
      <w:r>
        <w:rPr>
          <w:color w:val="000000"/>
          <w:sz w:val="20"/>
          <w:szCs w:val="20"/>
        </w:rPr>
        <w:t xml:space="preserve">(Schreinern, Tischlern, </w:t>
      </w:r>
      <w:r w:rsidRPr="00822D24">
        <w:rPr>
          <w:color w:val="000000"/>
          <w:sz w:val="20"/>
          <w:szCs w:val="20"/>
        </w:rPr>
        <w:t>Zimmerern</w:t>
      </w:r>
      <w:r>
        <w:rPr>
          <w:color w:val="000000"/>
          <w:sz w:val="20"/>
          <w:szCs w:val="20"/>
        </w:rPr>
        <w:t xml:space="preserve">) </w:t>
      </w:r>
      <w:r w:rsidRPr="009007FE">
        <w:rPr>
          <w:color w:val="000000"/>
          <w:sz w:val="20"/>
          <w:szCs w:val="20"/>
        </w:rPr>
        <w:t>aus ganz Europa</w:t>
      </w:r>
      <w:r w:rsidRPr="009007F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0C661E">
        <w:rPr>
          <w:sz w:val="20"/>
        </w:rPr>
        <w:t xml:space="preserve">Das breite Angebotsspektrum </w:t>
      </w:r>
      <w:r>
        <w:rPr>
          <w:sz w:val="20"/>
        </w:rPr>
        <w:t xml:space="preserve">ist speziell auf die Belange und Bedarfe des klassischen Handwerksbetriebes ausgerichtet und </w:t>
      </w:r>
      <w:r w:rsidRPr="00257A01">
        <w:rPr>
          <w:sz w:val="20"/>
        </w:rPr>
        <w:t xml:space="preserve">umfasst Produkte und Technologien rund um sekundäre </w:t>
      </w:r>
      <w:proofErr w:type="spellStart"/>
      <w:r w:rsidRPr="00257A01">
        <w:rPr>
          <w:sz w:val="20"/>
        </w:rPr>
        <w:t>Holzbe</w:t>
      </w:r>
      <w:proofErr w:type="spellEnd"/>
      <w:r w:rsidRPr="00257A01">
        <w:rPr>
          <w:sz w:val="20"/>
        </w:rPr>
        <w:t xml:space="preserve">- und -verarbeitung – von Holzbearbeitungsmaschinen, Elektro- und </w:t>
      </w:r>
      <w:proofErr w:type="spellStart"/>
      <w:r w:rsidRPr="00257A01">
        <w:rPr>
          <w:sz w:val="20"/>
        </w:rPr>
        <w:t>Pneumatikwerkzeugen</w:t>
      </w:r>
      <w:proofErr w:type="spellEnd"/>
      <w:r w:rsidRPr="00257A01">
        <w:rPr>
          <w:sz w:val="20"/>
        </w:rPr>
        <w:t xml:space="preserve"> über Software, Befestigungstechnik, Beschläge, Bauelemente und Einbausysteme bis hin zu Hölzern und Holzwerkstoffen.</w:t>
      </w:r>
      <w:r w:rsidRPr="00C40C52">
        <w:rPr>
          <w:sz w:val="20"/>
        </w:rPr>
        <w:t xml:space="preserve"> </w:t>
      </w:r>
      <w:r w:rsidRPr="000C661E">
        <w:rPr>
          <w:sz w:val="20"/>
        </w:rPr>
        <w:t>Erhalten Sie exklusive Einblicke in Trends und neue Technologien und profitieren Sie vom Austausch mit anderen Branchen-Experten.</w:t>
      </w:r>
      <w:r w:rsidRPr="00824F4F">
        <w:rPr>
          <w:sz w:val="20"/>
        </w:rPr>
        <w:t xml:space="preserve"> </w:t>
      </w:r>
      <w:r w:rsidRPr="00A960C9">
        <w:rPr>
          <w:sz w:val="20"/>
          <w:szCs w:val="20"/>
        </w:rPr>
        <w:t>Jetzt Ticket sichern!</w:t>
      </w:r>
      <w:r w:rsidRPr="00FE154A">
        <w:rPr>
          <w:sz w:val="20"/>
          <w:szCs w:val="20"/>
        </w:rPr>
        <w:t xml:space="preserve"> </w:t>
      </w:r>
      <w:hyperlink r:id="rId11" w:history="1">
        <w:r w:rsidRPr="00FE154A">
          <w:rPr>
            <w:sz w:val="20"/>
            <w:szCs w:val="20"/>
          </w:rPr>
          <w:t>https://www.holz-handwerk.de/</w:t>
        </w:r>
      </w:hyperlink>
    </w:p>
    <w:p w14:paraId="535CF751" w14:textId="77777777" w:rsidR="0063662C" w:rsidRDefault="0063662C"/>
    <w:sectPr w:rsidR="0063662C" w:rsidSect="0063662C">
      <w:headerReference w:type="default" r:id="rId12"/>
      <w:headerReference w:type="first" r:id="rId13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F6DC" w14:textId="77777777" w:rsidR="00A10D8B" w:rsidRDefault="00A10D8B" w:rsidP="0063662C">
      <w:r>
        <w:separator/>
      </w:r>
    </w:p>
  </w:endnote>
  <w:endnote w:type="continuationSeparator" w:id="0">
    <w:p w14:paraId="5FBD8947" w14:textId="77777777" w:rsidR="00A10D8B" w:rsidRDefault="00A10D8B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2C4C1" w14:textId="77777777" w:rsidR="00A10D8B" w:rsidRDefault="00A10D8B" w:rsidP="0063662C">
      <w:r>
        <w:separator/>
      </w:r>
    </w:p>
  </w:footnote>
  <w:footnote w:type="continuationSeparator" w:id="0">
    <w:p w14:paraId="538CC5AB" w14:textId="77777777" w:rsidR="00A10D8B" w:rsidRDefault="00A10D8B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DD7E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C1604C" wp14:editId="37980AD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516284"/>
          <wp:effectExtent l="0" t="0" r="0" b="0"/>
          <wp:wrapNone/>
          <wp:docPr id="2124114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85828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163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3B5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E5B685" wp14:editId="2D97FE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9200"/>
          <wp:effectExtent l="0" t="0" r="0" b="0"/>
          <wp:wrapNone/>
          <wp:docPr id="117132310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EA"/>
    <w:rsid w:val="000109A3"/>
    <w:rsid w:val="000158E0"/>
    <w:rsid w:val="0002209A"/>
    <w:rsid w:val="0005664B"/>
    <w:rsid w:val="00064E52"/>
    <w:rsid w:val="0007437C"/>
    <w:rsid w:val="00081623"/>
    <w:rsid w:val="000F1857"/>
    <w:rsid w:val="000F3AFB"/>
    <w:rsid w:val="000F4894"/>
    <w:rsid w:val="001601F7"/>
    <w:rsid w:val="0019791C"/>
    <w:rsid w:val="001A0DE5"/>
    <w:rsid w:val="001A49AC"/>
    <w:rsid w:val="001C31FA"/>
    <w:rsid w:val="002138F0"/>
    <w:rsid w:val="0023616A"/>
    <w:rsid w:val="00240B73"/>
    <w:rsid w:val="00255E0A"/>
    <w:rsid w:val="00257057"/>
    <w:rsid w:val="00265E58"/>
    <w:rsid w:val="00287087"/>
    <w:rsid w:val="002B1E53"/>
    <w:rsid w:val="002D1719"/>
    <w:rsid w:val="002E1B7E"/>
    <w:rsid w:val="00304711"/>
    <w:rsid w:val="003574A0"/>
    <w:rsid w:val="00360BEF"/>
    <w:rsid w:val="003818BD"/>
    <w:rsid w:val="00384E83"/>
    <w:rsid w:val="0039333F"/>
    <w:rsid w:val="003A761F"/>
    <w:rsid w:val="003B63B0"/>
    <w:rsid w:val="003E36EA"/>
    <w:rsid w:val="00407F72"/>
    <w:rsid w:val="00414DD0"/>
    <w:rsid w:val="00431207"/>
    <w:rsid w:val="00432D75"/>
    <w:rsid w:val="00454856"/>
    <w:rsid w:val="0047622F"/>
    <w:rsid w:val="004915EB"/>
    <w:rsid w:val="004A64BB"/>
    <w:rsid w:val="004D1B05"/>
    <w:rsid w:val="004D3852"/>
    <w:rsid w:val="004E1431"/>
    <w:rsid w:val="0050520B"/>
    <w:rsid w:val="0051564F"/>
    <w:rsid w:val="00526287"/>
    <w:rsid w:val="00543E99"/>
    <w:rsid w:val="00544D8E"/>
    <w:rsid w:val="005851E4"/>
    <w:rsid w:val="005976C6"/>
    <w:rsid w:val="0059770F"/>
    <w:rsid w:val="005A51C6"/>
    <w:rsid w:val="005A5367"/>
    <w:rsid w:val="005B36C2"/>
    <w:rsid w:val="005C20CA"/>
    <w:rsid w:val="005C2D35"/>
    <w:rsid w:val="005C4867"/>
    <w:rsid w:val="005D22DF"/>
    <w:rsid w:val="005F5712"/>
    <w:rsid w:val="005F7641"/>
    <w:rsid w:val="00610325"/>
    <w:rsid w:val="00627DAB"/>
    <w:rsid w:val="0063662C"/>
    <w:rsid w:val="00643214"/>
    <w:rsid w:val="00654741"/>
    <w:rsid w:val="006855B7"/>
    <w:rsid w:val="0068784A"/>
    <w:rsid w:val="006A0BFE"/>
    <w:rsid w:val="006A27A1"/>
    <w:rsid w:val="006E5547"/>
    <w:rsid w:val="00703315"/>
    <w:rsid w:val="00710406"/>
    <w:rsid w:val="00712853"/>
    <w:rsid w:val="00715D99"/>
    <w:rsid w:val="0071797A"/>
    <w:rsid w:val="0074018E"/>
    <w:rsid w:val="007467CC"/>
    <w:rsid w:val="007761B6"/>
    <w:rsid w:val="00792377"/>
    <w:rsid w:val="007D425E"/>
    <w:rsid w:val="007F0A82"/>
    <w:rsid w:val="008218A5"/>
    <w:rsid w:val="00824F43"/>
    <w:rsid w:val="008269D0"/>
    <w:rsid w:val="00860602"/>
    <w:rsid w:val="008B5184"/>
    <w:rsid w:val="008E3BE3"/>
    <w:rsid w:val="008E6A06"/>
    <w:rsid w:val="008F3FB9"/>
    <w:rsid w:val="0091658A"/>
    <w:rsid w:val="00923137"/>
    <w:rsid w:val="00943DA0"/>
    <w:rsid w:val="00950483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10D8B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105B2"/>
    <w:rsid w:val="00B24F7B"/>
    <w:rsid w:val="00B270EB"/>
    <w:rsid w:val="00B271A0"/>
    <w:rsid w:val="00B339AF"/>
    <w:rsid w:val="00B6267C"/>
    <w:rsid w:val="00BD0ED2"/>
    <w:rsid w:val="00BE3D7D"/>
    <w:rsid w:val="00BE4883"/>
    <w:rsid w:val="00C03369"/>
    <w:rsid w:val="00C44168"/>
    <w:rsid w:val="00C5575B"/>
    <w:rsid w:val="00C85B7F"/>
    <w:rsid w:val="00CA076C"/>
    <w:rsid w:val="00CB379C"/>
    <w:rsid w:val="00CB4AB0"/>
    <w:rsid w:val="00CB66EB"/>
    <w:rsid w:val="00CB6DDC"/>
    <w:rsid w:val="00CE1CF8"/>
    <w:rsid w:val="00CE2DCC"/>
    <w:rsid w:val="00D221A3"/>
    <w:rsid w:val="00D53A4C"/>
    <w:rsid w:val="00D839A9"/>
    <w:rsid w:val="00D9458B"/>
    <w:rsid w:val="00D94FB0"/>
    <w:rsid w:val="00DA0CDA"/>
    <w:rsid w:val="00DA1B38"/>
    <w:rsid w:val="00DD5853"/>
    <w:rsid w:val="00DE6477"/>
    <w:rsid w:val="00E14514"/>
    <w:rsid w:val="00E207A9"/>
    <w:rsid w:val="00E24270"/>
    <w:rsid w:val="00E31D74"/>
    <w:rsid w:val="00E435A3"/>
    <w:rsid w:val="00E471AB"/>
    <w:rsid w:val="00E50EDC"/>
    <w:rsid w:val="00E66C19"/>
    <w:rsid w:val="00EA07E2"/>
    <w:rsid w:val="00EA58A4"/>
    <w:rsid w:val="00EC1D7A"/>
    <w:rsid w:val="00EF640C"/>
    <w:rsid w:val="00F02F40"/>
    <w:rsid w:val="00F26F9E"/>
    <w:rsid w:val="00F337BA"/>
    <w:rsid w:val="00F37238"/>
    <w:rsid w:val="00F37EFC"/>
    <w:rsid w:val="00F400E6"/>
    <w:rsid w:val="00F43EE6"/>
    <w:rsid w:val="00F50202"/>
    <w:rsid w:val="00FA65C8"/>
    <w:rsid w:val="00FD1F27"/>
    <w:rsid w:val="00FE1623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CFB12"/>
  <w15:docId w15:val="{B2BC41F5-1CFC-44E9-A864-720EAB7F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E36EA"/>
    <w:rPr>
      <w:rFonts w:ascii="Arial" w:hAnsi="Arial" w:cs="Arial"/>
      <w:sz w:val="22"/>
      <w:szCs w:val="22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3E36EA"/>
    <w:rPr>
      <w:color w:val="0000FF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3E3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holz-handwerk.de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holz-handwerk.de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holz-handwerk.d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ownloads\HOLZ-HANDWERK_2026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FBA95EE2B504E9B48D1528205F777" ma:contentTypeVersion="16" ma:contentTypeDescription="Ein neues Dokument erstellen." ma:contentTypeScope="" ma:versionID="853d7003112d9b83735e7cb36903b96d">
  <xsd:schema xmlns:xsd="http://www.w3.org/2001/XMLSchema" xmlns:xs="http://www.w3.org/2001/XMLSchema" xmlns:p="http://schemas.microsoft.com/office/2006/metadata/properties" xmlns:ns2="9361d32f-f6fd-4972-91ae-7d6ec146808c" xmlns:ns3="9058d870-cebf-49bd-886a-86e5a03310fc" targetNamespace="http://schemas.microsoft.com/office/2006/metadata/properties" ma:root="true" ma:fieldsID="77df66fc615dfb1bc1dfa58015c40f0c" ns2:_="" ns3:_="">
    <xsd:import namespace="9361d32f-f6fd-4972-91ae-7d6ec146808c"/>
    <xsd:import namespace="9058d870-cebf-49bd-886a-86e5a0331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1d32f-f6fd-4972-91ae-7d6ec1468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d870-cebf-49bd-886a-86e5a03310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457952-7ade-4174-b8c3-0ca0d532f943}" ma:internalName="TaxCatchAll" ma:showField="CatchAllData" ma:web="9058d870-cebf-49bd-886a-86e5a03310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61d32f-f6fd-4972-91ae-7d6ec146808c">
      <Terms xmlns="http://schemas.microsoft.com/office/infopath/2007/PartnerControls"/>
    </lcf76f155ced4ddcb4097134ff3c332f>
    <TaxCatchAll xmlns="9058d870-cebf-49bd-886a-86e5a03310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7F68B-8C07-495F-8187-F77DDE0A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1d32f-f6fd-4972-91ae-7d6ec146808c"/>
    <ds:schemaRef ds:uri="9058d870-cebf-49bd-886a-86e5a0331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BF435D-EB9B-45FD-BD4E-A85A477DFC53}">
  <ds:schemaRefs>
    <ds:schemaRef ds:uri="http://schemas.microsoft.com/office/2006/metadata/properties"/>
    <ds:schemaRef ds:uri="http://schemas.microsoft.com/office/infopath/2007/PartnerControls"/>
    <ds:schemaRef ds:uri="9361d32f-f6fd-4972-91ae-7d6ec146808c"/>
    <ds:schemaRef ds:uri="9058d870-cebf-49bd-886a-86e5a03310fc"/>
  </ds:schemaRefs>
</ds:datastoreItem>
</file>

<file path=customXml/itemProps3.xml><?xml version="1.0" encoding="utf-8"?>
<ds:datastoreItem xmlns:ds="http://schemas.openxmlformats.org/officeDocument/2006/customXml" ds:itemID="{A41E262C-9464-4C04-8B07-FCB1840B4A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HOLZ-HANDWERK_2026_Word</Template>
  <TotalTime>0</TotalTime>
  <Pages>1</Pages>
  <Words>292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Gruber</dc:creator>
  <cp:lastModifiedBy>Christina Gruber</cp:lastModifiedBy>
  <cp:revision>2</cp:revision>
  <dcterms:created xsi:type="dcterms:W3CDTF">2025-07-31T15:34:00Z</dcterms:created>
  <dcterms:modified xsi:type="dcterms:W3CDTF">2025-07-31T15:34:00Z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0x010100355FBA95EE2B504E9B48D1528205F777</vt:lpwstr>
  </property>
</Properties>
</file>